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230E7" w14:textId="45F200F3" w:rsidR="00984F56" w:rsidRPr="00F80315" w:rsidRDefault="00F80315" w:rsidP="00F80315">
      <w:pPr>
        <w:pStyle w:val="RedTitle"/>
      </w:pPr>
      <w:r w:rsidRPr="00F80315">
        <w:t>Bidder Form for Vehicle Procurement</w:t>
      </w:r>
      <w:r w:rsidR="007D7529">
        <w:t xml:space="preserve"> – Lot 1</w:t>
      </w:r>
    </w:p>
    <w:p w14:paraId="3724DC90" w14:textId="6DC1614F" w:rsidR="00D72B57" w:rsidRDefault="00D72B57" w:rsidP="00D72B57">
      <w:pPr>
        <w:rPr>
          <w:rStyle w:val="Blue"/>
          <w:b/>
          <w:bCs/>
        </w:rPr>
      </w:pPr>
      <w:r w:rsidRPr="00F80315">
        <w:rPr>
          <w:rStyle w:val="Blue"/>
          <w:b/>
          <w:bCs/>
        </w:rPr>
        <w:t>Instruction: Bidder must submit for each bid a fully compiled and duly signed bid form in a sealed envelope.</w:t>
      </w:r>
      <w:r>
        <w:rPr>
          <w:rStyle w:val="Blue"/>
          <w:b/>
          <w:bCs/>
        </w:rPr>
        <w:t xml:space="preserve"> </w:t>
      </w:r>
      <w:r w:rsidRPr="00F80315">
        <w:rPr>
          <w:rStyle w:val="Blue"/>
          <w:b/>
          <w:bCs/>
        </w:rPr>
        <w:t xml:space="preserve">Multiple bids </w:t>
      </w:r>
      <w:r>
        <w:rPr>
          <w:rStyle w:val="Blue"/>
          <w:b/>
          <w:bCs/>
        </w:rPr>
        <w:t xml:space="preserve">per bidder </w:t>
      </w:r>
      <w:r w:rsidRPr="00F80315">
        <w:rPr>
          <w:rStyle w:val="Blue"/>
          <w:b/>
          <w:bCs/>
        </w:rPr>
        <w:t xml:space="preserve">are allowed, but </w:t>
      </w:r>
      <w:r>
        <w:rPr>
          <w:rStyle w:val="Blue"/>
          <w:b/>
          <w:bCs/>
        </w:rPr>
        <w:t xml:space="preserve">each bid must be </w:t>
      </w:r>
      <w:r w:rsidRPr="00F80315">
        <w:rPr>
          <w:rStyle w:val="Blue"/>
          <w:b/>
          <w:bCs/>
        </w:rPr>
        <w:t xml:space="preserve">compiled, signed and submitted </w:t>
      </w:r>
      <w:r>
        <w:rPr>
          <w:rStyle w:val="Blue"/>
          <w:b/>
          <w:bCs/>
        </w:rPr>
        <w:t xml:space="preserve">SEPARATELY </w:t>
      </w:r>
      <w:r w:rsidRPr="00F80315">
        <w:rPr>
          <w:rStyle w:val="Blue"/>
          <w:b/>
          <w:bCs/>
        </w:rPr>
        <w:t>in sealed envelopes.</w:t>
      </w:r>
    </w:p>
    <w:p w14:paraId="71ACA1B4" w14:textId="77777777" w:rsidR="002F375B" w:rsidRDefault="002F375B" w:rsidP="00D72B57">
      <w:pPr>
        <w:rPr>
          <w:rStyle w:val="Blue"/>
          <w:b/>
          <w:bCs/>
        </w:rPr>
      </w:pPr>
    </w:p>
    <w:p w14:paraId="37E44F8A" w14:textId="22BD2E82" w:rsidR="002F375B" w:rsidRPr="00F80315" w:rsidRDefault="002F375B" w:rsidP="00D72B57">
      <w:pPr>
        <w:rPr>
          <w:rStyle w:val="Blue"/>
          <w:b/>
          <w:bCs/>
        </w:rPr>
      </w:pPr>
      <w:r>
        <w:rPr>
          <w:rStyle w:val="Blue"/>
          <w:b/>
          <w:bCs/>
        </w:rPr>
        <w:t xml:space="preserve">Only information provided on this bidder form will be considered for evaluating the bids. Any other information provided </w:t>
      </w:r>
      <w:r w:rsidR="008B7EC9">
        <w:rPr>
          <w:rStyle w:val="Blue"/>
          <w:b/>
          <w:bCs/>
        </w:rPr>
        <w:t xml:space="preserve">(prospectus, separate financial offer) </w:t>
      </w:r>
      <w:r>
        <w:rPr>
          <w:rStyle w:val="Blue"/>
          <w:b/>
          <w:bCs/>
        </w:rPr>
        <w:t xml:space="preserve">will </w:t>
      </w:r>
      <w:r w:rsidR="008B7EC9">
        <w:rPr>
          <w:rStyle w:val="Blue"/>
          <w:b/>
          <w:bCs/>
        </w:rPr>
        <w:t>be discarded.</w:t>
      </w:r>
    </w:p>
    <w:p w14:paraId="7193EBDF" w14:textId="77777777" w:rsidR="00D72B57" w:rsidRDefault="00D72B57" w:rsidP="00F80315"/>
    <w:p w14:paraId="141AFEC3" w14:textId="2EBF079D" w:rsidR="00F80315" w:rsidRPr="00F80315" w:rsidRDefault="00F80315" w:rsidP="00F80315">
      <w:r w:rsidRPr="00F80315">
        <w:t xml:space="preserve">Procurement: </w:t>
      </w:r>
      <w:r w:rsidRPr="00F80315">
        <w:rPr>
          <w:b/>
          <w:bCs/>
        </w:rPr>
        <w:t>Vehicle Procurement, Lot 1</w:t>
      </w:r>
    </w:p>
    <w:p w14:paraId="52AF2A6A" w14:textId="6B886EDC" w:rsidR="00F80315" w:rsidRPr="00F80315" w:rsidRDefault="00F80315" w:rsidP="00F80315">
      <w:pPr>
        <w:rPr>
          <w:b/>
          <w:bCs/>
        </w:rPr>
      </w:pPr>
      <w:r w:rsidRPr="00F80315">
        <w:t>P</w:t>
      </w:r>
      <w:r>
        <w:t>urchaser</w:t>
      </w:r>
      <w:r w:rsidRPr="00F80315">
        <w:t xml:space="preserve">: </w:t>
      </w:r>
      <w:r>
        <w:rPr>
          <w:b/>
          <w:bCs/>
        </w:rPr>
        <w:t>Helvetas Swiss Intercooperation</w:t>
      </w:r>
    </w:p>
    <w:p w14:paraId="37D77291" w14:textId="59076E28" w:rsidR="00F80315" w:rsidRPr="00F80315" w:rsidRDefault="00F80315" w:rsidP="00F80315">
      <w:r>
        <w:t xml:space="preserve">Deadline for submission: </w:t>
      </w:r>
      <w:r w:rsidR="009A6C72" w:rsidRPr="009A6C72">
        <w:rPr>
          <w:b/>
          <w:bCs/>
          <w:highlight w:val="yellow"/>
        </w:rPr>
        <w:t>0</w:t>
      </w:r>
      <w:r w:rsidR="00BC4B18">
        <w:rPr>
          <w:b/>
          <w:bCs/>
          <w:highlight w:val="yellow"/>
        </w:rPr>
        <w:t>5</w:t>
      </w:r>
      <w:r w:rsidRPr="009A6C72">
        <w:rPr>
          <w:b/>
          <w:bCs/>
          <w:highlight w:val="yellow"/>
        </w:rPr>
        <w:t xml:space="preserve"> March 2024, 4 p.m.</w:t>
      </w:r>
      <w:r w:rsidRPr="005750D7">
        <w:rPr>
          <w:b/>
          <w:bCs/>
        </w:rPr>
        <w:t xml:space="preserve"> Bangladesh Standard Time</w:t>
      </w:r>
    </w:p>
    <w:p w14:paraId="4230A681" w14:textId="599267B7" w:rsidR="003C3B6F" w:rsidRDefault="003C3B6F" w:rsidP="002D6E79">
      <w:pPr>
        <w:pStyle w:val="Heading1"/>
      </w:pPr>
      <w:r>
        <w:t>Bidder Information</w:t>
      </w:r>
    </w:p>
    <w:tbl>
      <w:tblPr>
        <w:tblStyle w:val="TableGrid"/>
        <w:tblW w:w="0" w:type="auto"/>
        <w:tblLook w:val="0480" w:firstRow="0" w:lastRow="0" w:firstColumn="1" w:lastColumn="0" w:noHBand="0" w:noVBand="1"/>
      </w:tblPr>
      <w:tblGrid>
        <w:gridCol w:w="2835"/>
        <w:gridCol w:w="6803"/>
      </w:tblGrid>
      <w:tr w:rsidR="00306356" w:rsidRPr="00306356" w14:paraId="2D2E98B9" w14:textId="77777777" w:rsidTr="00401513">
        <w:tc>
          <w:tcPr>
            <w:tcW w:w="2835" w:type="dxa"/>
            <w:vAlign w:val="top"/>
          </w:tcPr>
          <w:p w14:paraId="1113DB6B" w14:textId="4A58C5C9" w:rsidR="00306356" w:rsidRPr="00306356" w:rsidRDefault="00306356" w:rsidP="00CF3840">
            <w:pPr>
              <w:rPr>
                <w:b/>
                <w:bCs/>
              </w:rPr>
            </w:pPr>
            <w:r>
              <w:rPr>
                <w:b/>
                <w:bCs/>
              </w:rPr>
              <w:t>Bidder</w:t>
            </w:r>
            <w:r w:rsidR="00AF2963">
              <w:rPr>
                <w:b/>
                <w:bCs/>
              </w:rPr>
              <w:t>’s Legal Name</w:t>
            </w:r>
          </w:p>
        </w:tc>
        <w:tc>
          <w:tcPr>
            <w:tcW w:w="6803" w:type="dxa"/>
            <w:vAlign w:val="top"/>
          </w:tcPr>
          <w:p w14:paraId="41D54115" w14:textId="63D91BD0" w:rsidR="00306356" w:rsidRPr="00306356" w:rsidRDefault="00306356" w:rsidP="00CF3840">
            <w:pPr>
              <w:rPr>
                <w:b/>
                <w:bCs/>
              </w:rPr>
            </w:pPr>
          </w:p>
        </w:tc>
      </w:tr>
      <w:tr w:rsidR="00E13874" w14:paraId="14545FE2" w14:textId="77777777" w:rsidTr="00401513">
        <w:tc>
          <w:tcPr>
            <w:tcW w:w="2835" w:type="dxa"/>
            <w:vAlign w:val="top"/>
          </w:tcPr>
          <w:p w14:paraId="6FA5BFBB" w14:textId="44D7BAEB" w:rsidR="00E13874" w:rsidRDefault="00E13874" w:rsidP="00CF3840">
            <w:r w:rsidRPr="00C8286E">
              <w:t>Bidder’s Address</w:t>
            </w:r>
          </w:p>
        </w:tc>
        <w:tc>
          <w:tcPr>
            <w:tcW w:w="6803" w:type="dxa"/>
            <w:vAlign w:val="top"/>
          </w:tcPr>
          <w:p w14:paraId="44B9508F" w14:textId="0E7CB37B" w:rsidR="00E13874" w:rsidRDefault="00E13874" w:rsidP="00CF3840"/>
        </w:tc>
      </w:tr>
      <w:tr w:rsidR="00E13874" w14:paraId="58189871" w14:textId="77777777" w:rsidTr="00401513">
        <w:tc>
          <w:tcPr>
            <w:tcW w:w="2835" w:type="dxa"/>
            <w:vAlign w:val="top"/>
          </w:tcPr>
          <w:p w14:paraId="03EF2417" w14:textId="62968E23" w:rsidR="00E13874" w:rsidRDefault="00E13874" w:rsidP="00CF3840">
            <w:r w:rsidRPr="00C8286E">
              <w:t>Country of Registration</w:t>
            </w:r>
          </w:p>
        </w:tc>
        <w:tc>
          <w:tcPr>
            <w:tcW w:w="6803" w:type="dxa"/>
            <w:vAlign w:val="top"/>
          </w:tcPr>
          <w:p w14:paraId="084848AC" w14:textId="2C41A557" w:rsidR="00E13874" w:rsidRDefault="00E13874" w:rsidP="00CF3840"/>
        </w:tc>
      </w:tr>
      <w:tr w:rsidR="00E13874" w14:paraId="3016CBA8" w14:textId="77777777" w:rsidTr="00401513">
        <w:tc>
          <w:tcPr>
            <w:tcW w:w="2835" w:type="dxa"/>
            <w:vAlign w:val="top"/>
          </w:tcPr>
          <w:p w14:paraId="429D1C77" w14:textId="79F708F1" w:rsidR="00E13874" w:rsidRDefault="00E13874" w:rsidP="00CF3840">
            <w:r w:rsidRPr="00C8286E">
              <w:t>Year of Registration</w:t>
            </w:r>
          </w:p>
        </w:tc>
        <w:tc>
          <w:tcPr>
            <w:tcW w:w="6803" w:type="dxa"/>
            <w:vAlign w:val="top"/>
          </w:tcPr>
          <w:p w14:paraId="2059CCE9" w14:textId="3A9C2B99" w:rsidR="00E13874" w:rsidRDefault="00E13874" w:rsidP="00CF3840"/>
        </w:tc>
      </w:tr>
      <w:tr w:rsidR="00E13874" w14:paraId="675565BA" w14:textId="77777777" w:rsidTr="00401513">
        <w:tc>
          <w:tcPr>
            <w:tcW w:w="2835" w:type="dxa"/>
            <w:vAlign w:val="top"/>
          </w:tcPr>
          <w:p w14:paraId="758FAAAB" w14:textId="40EA1964" w:rsidR="00E13874" w:rsidRPr="00B05C59" w:rsidRDefault="00E13874" w:rsidP="00401513">
            <w:r>
              <w:t>Key contacts</w:t>
            </w:r>
            <w:r w:rsidR="00401513">
              <w:t xml:space="preserve"> (email, phone)</w:t>
            </w:r>
          </w:p>
        </w:tc>
        <w:tc>
          <w:tcPr>
            <w:tcW w:w="6803" w:type="dxa"/>
            <w:vAlign w:val="top"/>
          </w:tcPr>
          <w:p w14:paraId="23935CA2" w14:textId="5374CF27" w:rsidR="00CF3840" w:rsidRDefault="00CF3840" w:rsidP="00CF3840"/>
        </w:tc>
      </w:tr>
      <w:tr w:rsidR="00E13874" w14:paraId="5AD5C803" w14:textId="77777777" w:rsidTr="00401513">
        <w:tc>
          <w:tcPr>
            <w:tcW w:w="2835" w:type="dxa"/>
            <w:vAlign w:val="top"/>
          </w:tcPr>
          <w:p w14:paraId="2CB49940" w14:textId="01C8B066" w:rsidR="00E13874" w:rsidRDefault="00B05C59" w:rsidP="00CF3840">
            <w:r>
              <w:t>Person of Contact</w:t>
            </w:r>
          </w:p>
        </w:tc>
        <w:tc>
          <w:tcPr>
            <w:tcW w:w="6803" w:type="dxa"/>
            <w:vAlign w:val="top"/>
          </w:tcPr>
          <w:p w14:paraId="2767F95A" w14:textId="582D1D45" w:rsidR="00E13874" w:rsidRDefault="00E13874" w:rsidP="00CF3840"/>
        </w:tc>
      </w:tr>
      <w:tr w:rsidR="00E13874" w:rsidRPr="00D450CF" w14:paraId="4C19B63C" w14:textId="77777777" w:rsidTr="00401513">
        <w:tc>
          <w:tcPr>
            <w:tcW w:w="2835" w:type="dxa"/>
            <w:vAlign w:val="top"/>
          </w:tcPr>
          <w:p w14:paraId="364583BF" w14:textId="6A89AB2B" w:rsidR="00E13874" w:rsidRPr="007D5CE7" w:rsidRDefault="00F152FB" w:rsidP="00CF3840">
            <w:pPr>
              <w:rPr>
                <w:rFonts w:cstheme="minorHAnsi"/>
                <w:szCs w:val="20"/>
              </w:rPr>
            </w:pPr>
            <w:r w:rsidRPr="007D5CE7">
              <w:rPr>
                <w:rFonts w:cstheme="minorHAnsi"/>
                <w:szCs w:val="20"/>
              </w:rPr>
              <w:t xml:space="preserve">Attached </w:t>
            </w:r>
            <w:r w:rsidR="008B3938" w:rsidRPr="007D5CE7">
              <w:rPr>
                <w:rFonts w:cstheme="minorHAnsi"/>
                <w:szCs w:val="20"/>
              </w:rPr>
              <w:t>copies of documents</w:t>
            </w:r>
          </w:p>
        </w:tc>
        <w:tc>
          <w:tcPr>
            <w:tcW w:w="6803" w:type="dxa"/>
            <w:vAlign w:val="top"/>
          </w:tcPr>
          <w:p w14:paraId="31C3F996" w14:textId="392DBBB9" w:rsidR="00CF3840" w:rsidRPr="007D5CE7" w:rsidRDefault="00773AC1" w:rsidP="00CF3840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4820"/>
                <w:tab w:val="clear" w:pos="9639"/>
                <w:tab w:val="left" w:pos="370"/>
              </w:tabs>
              <w:suppressAutoHyphens/>
              <w:spacing w:before="0" w:after="120"/>
              <w:rPr>
                <w:rFonts w:cstheme="minorHAnsi"/>
                <w:spacing w:val="-2"/>
                <w:szCs w:val="20"/>
              </w:rPr>
            </w:pPr>
            <w:sdt>
              <w:sdtPr>
                <w:rPr>
                  <w:rFonts w:cstheme="minorHAnsi"/>
                  <w:iCs/>
                  <w:spacing w:val="-2"/>
                  <w:szCs w:val="20"/>
                </w:rPr>
                <w:id w:val="105091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3840" w:rsidRPr="007D5CE7">
                  <w:rPr>
                    <w:rFonts w:ascii="Segoe UI Symbol" w:eastAsia="MS Gothic" w:hAnsi="Segoe UI Symbol" w:cs="Segoe UI Symbol"/>
                    <w:iCs/>
                    <w:spacing w:val="-2"/>
                    <w:szCs w:val="20"/>
                  </w:rPr>
                  <w:t>☐</w:t>
                </w:r>
              </w:sdtContent>
            </w:sdt>
            <w:r w:rsidR="00CF3840" w:rsidRPr="007D5CE7">
              <w:rPr>
                <w:rFonts w:cstheme="minorHAnsi"/>
                <w:iCs/>
                <w:spacing w:val="-2"/>
                <w:szCs w:val="20"/>
              </w:rPr>
              <w:tab/>
              <w:t xml:space="preserve">Valid Trade License </w:t>
            </w:r>
          </w:p>
          <w:p w14:paraId="464ACCED" w14:textId="59110CD7" w:rsidR="00CF3840" w:rsidRPr="007D5CE7" w:rsidRDefault="00773AC1" w:rsidP="00CF3840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4820"/>
                <w:tab w:val="clear" w:pos="9639"/>
                <w:tab w:val="left" w:pos="370"/>
                <w:tab w:val="left" w:pos="692"/>
              </w:tabs>
              <w:suppressAutoHyphens/>
              <w:spacing w:before="0" w:after="120"/>
              <w:rPr>
                <w:rFonts w:cstheme="minorHAnsi"/>
                <w:spacing w:val="-2"/>
                <w:szCs w:val="20"/>
              </w:rPr>
            </w:pPr>
            <w:sdt>
              <w:sdtPr>
                <w:rPr>
                  <w:rFonts w:cstheme="minorHAnsi"/>
                  <w:iCs/>
                  <w:spacing w:val="-2"/>
                  <w:szCs w:val="20"/>
                </w:rPr>
                <w:id w:val="298884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3840" w:rsidRPr="007D5CE7">
                  <w:rPr>
                    <w:rFonts w:ascii="Segoe UI Symbol" w:eastAsia="MS Gothic" w:hAnsi="Segoe UI Symbol" w:cs="Segoe UI Symbol"/>
                    <w:iCs/>
                    <w:spacing w:val="-2"/>
                    <w:szCs w:val="20"/>
                  </w:rPr>
                  <w:t>☐</w:t>
                </w:r>
              </w:sdtContent>
            </w:sdt>
            <w:r w:rsidR="00CF3840" w:rsidRPr="007D5CE7">
              <w:rPr>
                <w:rFonts w:cstheme="minorHAnsi"/>
                <w:iCs/>
                <w:spacing w:val="-2"/>
                <w:szCs w:val="20"/>
              </w:rPr>
              <w:tab/>
              <w:t>VAT/TAX registration certificate</w:t>
            </w:r>
          </w:p>
          <w:p w14:paraId="3EA48D58" w14:textId="786F18A3" w:rsidR="00CF3840" w:rsidRPr="007D5CE7" w:rsidRDefault="00773AC1" w:rsidP="00CF3840">
            <w:pPr>
              <w:pStyle w:val="BodyText"/>
              <w:tabs>
                <w:tab w:val="left" w:pos="370"/>
              </w:tabs>
              <w:suppressAutoHyphens w:val="0"/>
              <w:overflowPunct/>
              <w:autoSpaceDE/>
              <w:autoSpaceDN/>
              <w:adjustRightInd/>
              <w:spacing w:before="120"/>
              <w:jc w:val="left"/>
              <w:textAlignment w:val="auto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iCs/>
                  <w:spacing w:val="-2"/>
                </w:rPr>
                <w:id w:val="39918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3840" w:rsidRPr="007D5CE7">
                  <w:rPr>
                    <w:rFonts w:ascii="Segoe UI Symbol" w:eastAsia="MS Gothic" w:hAnsi="Segoe UI Symbol" w:cs="Segoe UI Symbol"/>
                    <w:iCs/>
                    <w:spacing w:val="-2"/>
                  </w:rPr>
                  <w:t>☐</w:t>
                </w:r>
              </w:sdtContent>
            </w:sdt>
            <w:r w:rsidR="00CF3840" w:rsidRPr="007D5CE7">
              <w:rPr>
                <w:rFonts w:asciiTheme="minorHAnsi" w:hAnsiTheme="minorHAnsi" w:cstheme="minorHAnsi"/>
                <w:iCs/>
                <w:spacing w:val="-2"/>
              </w:rPr>
              <w:tab/>
            </w:r>
            <w:r w:rsidR="00CF3840" w:rsidRPr="007D5CE7">
              <w:rPr>
                <w:rFonts w:asciiTheme="minorHAnsi" w:hAnsiTheme="minorHAnsi" w:cstheme="minorHAnsi"/>
                <w:iCs/>
              </w:rPr>
              <w:t>T</w:t>
            </w:r>
            <w:r w:rsidR="00CF3840" w:rsidRPr="007D5CE7">
              <w:rPr>
                <w:rFonts w:asciiTheme="minorHAnsi" w:hAnsiTheme="minorHAnsi" w:cstheme="minorHAnsi"/>
              </w:rPr>
              <w:t xml:space="preserve">ax Clearance Certificate for the latest Fiscal Year </w:t>
            </w:r>
          </w:p>
          <w:p w14:paraId="5F6F2EB4" w14:textId="6129FE31" w:rsidR="00E13874" w:rsidRPr="007D5CE7" w:rsidRDefault="00773AC1" w:rsidP="00CF3840">
            <w:pPr>
              <w:pStyle w:val="BodyText"/>
              <w:tabs>
                <w:tab w:val="left" w:pos="370"/>
              </w:tabs>
              <w:suppressAutoHyphens w:val="0"/>
              <w:overflowPunct/>
              <w:autoSpaceDE/>
              <w:autoSpaceDN/>
              <w:adjustRightInd/>
              <w:spacing w:before="120"/>
              <w:jc w:val="left"/>
              <w:textAlignment w:val="auto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iCs/>
                  <w:spacing w:val="-2"/>
                </w:rPr>
                <w:id w:val="-252814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3840" w:rsidRPr="007D5CE7">
                  <w:rPr>
                    <w:rFonts w:ascii="Segoe UI Symbol" w:eastAsia="MS Gothic" w:hAnsi="Segoe UI Symbol" w:cs="Segoe UI Symbol"/>
                    <w:iCs/>
                    <w:spacing w:val="-2"/>
                  </w:rPr>
                  <w:t>☐</w:t>
                </w:r>
              </w:sdtContent>
            </w:sdt>
            <w:r w:rsidR="00CF3840" w:rsidRPr="007D5CE7">
              <w:rPr>
                <w:rFonts w:asciiTheme="minorHAnsi" w:hAnsiTheme="minorHAnsi" w:cstheme="minorHAnsi"/>
                <w:iCs/>
                <w:spacing w:val="-2"/>
              </w:rPr>
              <w:tab/>
            </w:r>
            <w:r w:rsidR="00CF3840" w:rsidRPr="007D5CE7">
              <w:rPr>
                <w:rFonts w:asciiTheme="minorHAnsi" w:hAnsiTheme="minorHAnsi" w:cstheme="minorHAnsi"/>
              </w:rPr>
              <w:t xml:space="preserve">Authorized dealership / distributorship certificate for </w:t>
            </w:r>
            <w:r w:rsidR="00C648A6">
              <w:rPr>
                <w:rFonts w:asciiTheme="minorHAnsi" w:hAnsiTheme="minorHAnsi" w:cstheme="minorHAnsi"/>
              </w:rPr>
              <w:t>car brand</w:t>
            </w:r>
            <w:r w:rsidR="00CF3840" w:rsidRPr="007D5CE7">
              <w:rPr>
                <w:rFonts w:asciiTheme="minorHAnsi" w:hAnsiTheme="minorHAnsi" w:cstheme="minorHAnsi"/>
              </w:rPr>
              <w:t xml:space="preserve"> </w:t>
            </w:r>
          </w:p>
          <w:p w14:paraId="23DC0E34" w14:textId="6A3DF1FE" w:rsidR="00002BE8" w:rsidRPr="007D5CE7" w:rsidRDefault="00773AC1" w:rsidP="007D5CE7">
            <w:pPr>
              <w:pStyle w:val="BodyText"/>
              <w:tabs>
                <w:tab w:val="left" w:pos="370"/>
              </w:tabs>
              <w:suppressAutoHyphens w:val="0"/>
              <w:overflowPunct/>
              <w:autoSpaceDE/>
              <w:autoSpaceDN/>
              <w:adjustRightInd/>
              <w:spacing w:before="120"/>
              <w:ind w:left="371" w:hanging="371"/>
              <w:jc w:val="left"/>
              <w:textAlignment w:val="auto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iCs/>
                  <w:spacing w:val="-2"/>
                </w:rPr>
                <w:id w:val="1901792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7703">
                  <w:rPr>
                    <w:rFonts w:ascii="MS Gothic" w:eastAsia="MS Gothic" w:hAnsi="MS Gothic" w:cstheme="minorHAnsi" w:hint="eastAsia"/>
                    <w:iCs/>
                    <w:spacing w:val="-2"/>
                  </w:rPr>
                  <w:t>☐</w:t>
                </w:r>
              </w:sdtContent>
            </w:sdt>
            <w:r w:rsidR="007D5CE7" w:rsidRPr="007D5CE7">
              <w:rPr>
                <w:rFonts w:asciiTheme="minorHAnsi" w:hAnsiTheme="minorHAnsi" w:cstheme="minorHAnsi"/>
                <w:iCs/>
                <w:spacing w:val="-2"/>
              </w:rPr>
              <w:tab/>
            </w:r>
            <w:r w:rsidR="00ED39B6">
              <w:rPr>
                <w:rFonts w:asciiTheme="minorHAnsi" w:hAnsiTheme="minorHAnsi" w:cstheme="minorHAnsi"/>
                <w:iCs/>
                <w:spacing w:val="-2"/>
              </w:rPr>
              <w:t>C</w:t>
            </w:r>
            <w:r w:rsidR="00ED39B6">
              <w:rPr>
                <w:rFonts w:cstheme="minorHAnsi"/>
                <w:iCs/>
                <w:spacing w:val="-2"/>
              </w:rPr>
              <w:t>heck here if above d</w:t>
            </w:r>
            <w:r w:rsidR="007D5CE7" w:rsidRPr="007D5CE7">
              <w:rPr>
                <w:rFonts w:asciiTheme="minorHAnsi" w:hAnsiTheme="minorHAnsi" w:cstheme="minorHAnsi"/>
                <w:iCs/>
                <w:spacing w:val="-2"/>
              </w:rPr>
              <w:t>ocuments</w:t>
            </w:r>
            <w:r w:rsidR="00ED39B6">
              <w:rPr>
                <w:rFonts w:asciiTheme="minorHAnsi" w:hAnsiTheme="minorHAnsi" w:cstheme="minorHAnsi"/>
                <w:iCs/>
                <w:spacing w:val="-2"/>
              </w:rPr>
              <w:t xml:space="preserve"> have been </w:t>
            </w:r>
            <w:r w:rsidR="007D5CE7" w:rsidRPr="007D5CE7">
              <w:rPr>
                <w:rFonts w:asciiTheme="minorHAnsi" w:hAnsiTheme="minorHAnsi" w:cstheme="minorHAnsi"/>
                <w:iCs/>
                <w:spacing w:val="-2"/>
              </w:rPr>
              <w:t xml:space="preserve">provided with other </w:t>
            </w:r>
            <w:r w:rsidR="00D450CF">
              <w:rPr>
                <w:rFonts w:asciiTheme="minorHAnsi" w:hAnsiTheme="minorHAnsi" w:cstheme="minorHAnsi"/>
                <w:iCs/>
                <w:spacing w:val="-2"/>
              </w:rPr>
              <w:t xml:space="preserve">bid </w:t>
            </w:r>
            <w:r w:rsidR="007D5CE7" w:rsidRPr="007D5CE7">
              <w:rPr>
                <w:rFonts w:asciiTheme="minorHAnsi" w:hAnsiTheme="minorHAnsi" w:cstheme="minorHAnsi"/>
                <w:iCs/>
                <w:spacing w:val="-2"/>
              </w:rPr>
              <w:t xml:space="preserve">in the same </w:t>
            </w:r>
            <w:r w:rsidR="00D450CF">
              <w:rPr>
                <w:rFonts w:asciiTheme="minorHAnsi" w:hAnsiTheme="minorHAnsi" w:cstheme="minorHAnsi"/>
                <w:iCs/>
                <w:spacing w:val="-2"/>
              </w:rPr>
              <w:t>lot</w:t>
            </w:r>
            <w:r w:rsidR="007D5CE7" w:rsidRPr="007D5CE7">
              <w:rPr>
                <w:rFonts w:asciiTheme="minorHAnsi" w:hAnsiTheme="minorHAnsi" w:cstheme="minorHAnsi"/>
                <w:iCs/>
                <w:spacing w:val="-2"/>
              </w:rPr>
              <w:t xml:space="preserve"> (</w:t>
            </w:r>
            <w:r w:rsidR="00002BE8" w:rsidRPr="007D5CE7">
              <w:rPr>
                <w:rFonts w:asciiTheme="minorHAnsi" w:hAnsiTheme="minorHAnsi" w:cstheme="minorHAnsi"/>
              </w:rPr>
              <w:t xml:space="preserve">Documents only need to be provided once per </w:t>
            </w:r>
            <w:r w:rsidR="00D450CF">
              <w:rPr>
                <w:rFonts w:asciiTheme="minorHAnsi" w:hAnsiTheme="minorHAnsi" w:cstheme="minorHAnsi"/>
              </w:rPr>
              <w:t>lot</w:t>
            </w:r>
            <w:r w:rsidR="00002BE8" w:rsidRPr="007D5CE7">
              <w:rPr>
                <w:rFonts w:asciiTheme="minorHAnsi" w:hAnsiTheme="minorHAnsi" w:cstheme="minorHAnsi"/>
              </w:rPr>
              <w:t>)</w:t>
            </w:r>
          </w:p>
        </w:tc>
      </w:tr>
    </w:tbl>
    <w:p w14:paraId="2A468C63" w14:textId="77777777" w:rsidR="00D450CF" w:rsidRDefault="00D450CF" w:rsidP="00D450CF"/>
    <w:p w14:paraId="13311C14" w14:textId="66BE36BB" w:rsidR="00F5758D" w:rsidRPr="00BC7367" w:rsidRDefault="00F5758D" w:rsidP="001C7280">
      <w:pPr>
        <w:pStyle w:val="Heading1"/>
      </w:pPr>
      <w:r w:rsidRPr="00BC7367">
        <w:t>Validity of proposal</w:t>
      </w:r>
    </w:p>
    <w:p w14:paraId="5E0ED8AC" w14:textId="201C58D4" w:rsidR="00F5758D" w:rsidRDefault="00F5758D" w:rsidP="00F5758D">
      <w:r w:rsidRPr="00BC7367">
        <w:t xml:space="preserve">The </w:t>
      </w:r>
      <w:r>
        <w:t>bidder</w:t>
      </w:r>
      <w:r w:rsidRPr="00BC7367">
        <w:t xml:space="preserve"> explicitly confirms that their offer remains valid for </w:t>
      </w:r>
      <w:r>
        <w:t xml:space="preserve">30 (thirty) </w:t>
      </w:r>
      <w:r w:rsidRPr="00BC7367">
        <w:t>days after the official submission date:</w:t>
      </w:r>
    </w:p>
    <w:p w14:paraId="61670B64" w14:textId="3975EE8E" w:rsidR="00F5758D" w:rsidRDefault="00773AC1" w:rsidP="00F5758D">
      <w:pPr>
        <w:rPr>
          <w:rFonts w:cstheme="minorHAnsi"/>
          <w:iCs/>
          <w:spacing w:val="-2"/>
        </w:rPr>
      </w:pPr>
      <w:sdt>
        <w:sdtPr>
          <w:rPr>
            <w:rFonts w:cstheme="minorHAnsi"/>
            <w:iCs/>
            <w:spacing w:val="-2"/>
          </w:rPr>
          <w:id w:val="-998957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580F">
            <w:rPr>
              <w:rFonts w:ascii="MS Gothic" w:eastAsia="MS Gothic" w:hAnsi="MS Gothic" w:cstheme="minorHAnsi" w:hint="eastAsia"/>
              <w:iCs/>
              <w:spacing w:val="-2"/>
            </w:rPr>
            <w:t>☐</w:t>
          </w:r>
        </w:sdtContent>
      </w:sdt>
      <w:r w:rsidR="0038580F">
        <w:rPr>
          <w:rFonts w:cstheme="minorHAnsi"/>
          <w:iCs/>
          <w:spacing w:val="-2"/>
        </w:rPr>
        <w:tab/>
        <w:t>Confirm</w:t>
      </w:r>
    </w:p>
    <w:p w14:paraId="03FEEC4E" w14:textId="2EBAB979" w:rsidR="00D967A6" w:rsidRPr="00BC7367" w:rsidRDefault="00626C06" w:rsidP="00D967A6">
      <w:pPr>
        <w:pStyle w:val="Heading1"/>
      </w:pPr>
      <w:r>
        <w:lastRenderedPageBreak/>
        <w:t xml:space="preserve">Vehicle </w:t>
      </w:r>
      <w:r w:rsidR="00454F31">
        <w:t xml:space="preserve">Registration </w:t>
      </w:r>
    </w:p>
    <w:p w14:paraId="65BC1EB0" w14:textId="3677231C" w:rsidR="00D967A6" w:rsidRDefault="00D967A6" w:rsidP="00D967A6">
      <w:r w:rsidRPr="00BC7367">
        <w:t xml:space="preserve">The </w:t>
      </w:r>
      <w:r>
        <w:t>bidder</w:t>
      </w:r>
      <w:r w:rsidRPr="00BC7367">
        <w:t xml:space="preserve"> explicitly confirms that their </w:t>
      </w:r>
      <w:r w:rsidR="005420BA">
        <w:t xml:space="preserve">offer </w:t>
      </w:r>
      <w:r w:rsidR="00626C06">
        <w:t>includes</w:t>
      </w:r>
      <w:r w:rsidR="005420BA">
        <w:t xml:space="preserve"> </w:t>
      </w:r>
      <w:r w:rsidR="00564BAA">
        <w:t xml:space="preserve">processing of </w:t>
      </w:r>
      <w:r w:rsidR="005420BA">
        <w:t xml:space="preserve">vehicle registration </w:t>
      </w:r>
      <w:r w:rsidR="00404FFE">
        <w:t xml:space="preserve">to the name of Helvetas Swiss Intercooperation </w:t>
      </w:r>
    </w:p>
    <w:p w14:paraId="7CF2222C" w14:textId="77777777" w:rsidR="00D967A6" w:rsidRDefault="00D967A6" w:rsidP="00D967A6">
      <w:pPr>
        <w:rPr>
          <w:rFonts w:cstheme="minorHAnsi"/>
          <w:iCs/>
          <w:spacing w:val="-2"/>
        </w:rPr>
      </w:pPr>
      <w:sdt>
        <w:sdtPr>
          <w:rPr>
            <w:rFonts w:cstheme="minorHAnsi"/>
            <w:iCs/>
            <w:spacing w:val="-2"/>
          </w:rPr>
          <w:id w:val="122510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iCs/>
              <w:spacing w:val="-2"/>
            </w:rPr>
            <w:t>☐</w:t>
          </w:r>
        </w:sdtContent>
      </w:sdt>
      <w:r>
        <w:rPr>
          <w:rFonts w:cstheme="minorHAnsi"/>
          <w:iCs/>
          <w:spacing w:val="-2"/>
        </w:rPr>
        <w:tab/>
        <w:t>Confirm</w:t>
      </w:r>
    </w:p>
    <w:p w14:paraId="042F53A6" w14:textId="6D323372" w:rsidR="00A07792" w:rsidRDefault="00A07792" w:rsidP="00A07792">
      <w:pPr>
        <w:pStyle w:val="Heading1"/>
      </w:pPr>
      <w:r>
        <w:t>Financial Offer</w:t>
      </w:r>
    </w:p>
    <w:p w14:paraId="26A8C652" w14:textId="2467E3A0" w:rsidR="00A07792" w:rsidRDefault="00D70BFB" w:rsidP="00A07792">
      <w:r>
        <w:t xml:space="preserve">The bidder confirms to </w:t>
      </w:r>
      <w:r w:rsidR="007126D7">
        <w:t xml:space="preserve">supply and deliver the goods </w:t>
      </w:r>
      <w:r w:rsidR="005C1BDD">
        <w:t xml:space="preserve">specified </w:t>
      </w:r>
      <w:r w:rsidR="00DD5DB4">
        <w:t>in the technical offer</w:t>
      </w:r>
      <w:r w:rsidR="007126D7">
        <w:t xml:space="preserve"> for the following amount:</w:t>
      </w:r>
    </w:p>
    <w:p w14:paraId="6C19F210" w14:textId="7BA030C3" w:rsidR="004B102B" w:rsidRDefault="004B102B" w:rsidP="008F48DA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</w:pPr>
      <w:r>
        <w:t xml:space="preserve">Vehicle as per specifications </w:t>
      </w:r>
      <w:r w:rsidR="008F662F">
        <w:t>below:</w:t>
      </w:r>
      <w:r w:rsidR="000138AD">
        <w:t xml:space="preserve"> </w:t>
      </w:r>
      <w:r w:rsidR="000138AD">
        <w:tab/>
      </w:r>
      <w:r w:rsidR="009E6A3C">
        <w:t xml:space="preserve"> </w:t>
      </w:r>
      <w:r w:rsidR="000E65EE">
        <w:tab/>
      </w:r>
      <w:r w:rsidR="00A37D4B">
        <w:tab/>
      </w:r>
      <w:r w:rsidR="009E6A3C">
        <w:t>Taka</w:t>
      </w:r>
    </w:p>
    <w:p w14:paraId="1BCD58F1" w14:textId="4B7BAFC9" w:rsidR="000E65EE" w:rsidRDefault="000E65EE" w:rsidP="008F48DA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</w:pPr>
      <w:r>
        <w:t>VAT:</w:t>
      </w:r>
      <w:r w:rsidR="008F48DA">
        <w:tab/>
      </w:r>
      <w:r>
        <w:tab/>
      </w:r>
      <w:r w:rsidR="008F48DA">
        <w:tab/>
      </w:r>
      <w:r>
        <w:tab/>
      </w:r>
      <w:r w:rsidR="00A37D4B">
        <w:tab/>
      </w:r>
      <w:r>
        <w:t>Taka</w:t>
      </w:r>
    </w:p>
    <w:p w14:paraId="03F6EB6E" w14:textId="31F41396" w:rsidR="00A37D4B" w:rsidRDefault="00B40942" w:rsidP="008F48DA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</w:pPr>
      <w:r>
        <w:t>Registration</w:t>
      </w:r>
      <w:r w:rsidR="00A37D4B">
        <w:t xml:space="preserve"> cost:</w:t>
      </w:r>
      <w:r w:rsidR="00A37D4B">
        <w:tab/>
      </w:r>
      <w:r w:rsidR="00A37D4B">
        <w:tab/>
      </w:r>
      <w:r w:rsidR="00A37D4B">
        <w:tab/>
        <w:t>Taka</w:t>
      </w:r>
    </w:p>
    <w:p w14:paraId="0584DF7F" w14:textId="00B27F8C" w:rsidR="009460CE" w:rsidRDefault="00A37D4B" w:rsidP="008F48DA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</w:pPr>
      <w:r>
        <w:t>A</w:t>
      </w:r>
      <w:r w:rsidR="00B40942">
        <w:t xml:space="preserve">ny other cost: </w:t>
      </w:r>
      <w:r w:rsidR="00B40942">
        <w:tab/>
      </w:r>
      <w:r w:rsidR="00B40942">
        <w:tab/>
      </w:r>
      <w:r>
        <w:tab/>
      </w:r>
      <w:r w:rsidR="00B40942">
        <w:t>Taka</w:t>
      </w:r>
    </w:p>
    <w:p w14:paraId="30D8B906" w14:textId="77777777" w:rsidR="00B40942" w:rsidRDefault="00B40942" w:rsidP="008F48DA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</w:pPr>
    </w:p>
    <w:p w14:paraId="57903D6C" w14:textId="5AD3BCF4" w:rsidR="00B40942" w:rsidRDefault="00B40942" w:rsidP="008F48DA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  <w:rPr>
          <w:b/>
          <w:bCs/>
        </w:rPr>
      </w:pPr>
      <w:r>
        <w:rPr>
          <w:b/>
          <w:bCs/>
        </w:rPr>
        <w:t xml:space="preserve">Total Price: </w:t>
      </w:r>
      <w:r>
        <w:rPr>
          <w:b/>
          <w:bCs/>
        </w:rPr>
        <w:tab/>
      </w:r>
      <w:r>
        <w:rPr>
          <w:b/>
          <w:bCs/>
        </w:rPr>
        <w:tab/>
      </w:r>
      <w:r w:rsidR="00A37D4B">
        <w:rPr>
          <w:b/>
          <w:bCs/>
        </w:rPr>
        <w:tab/>
      </w:r>
      <w:r>
        <w:rPr>
          <w:b/>
          <w:bCs/>
        </w:rPr>
        <w:t>Taka</w:t>
      </w:r>
    </w:p>
    <w:p w14:paraId="5B2816B5" w14:textId="45436A9C" w:rsidR="00B40942" w:rsidRDefault="00B40942" w:rsidP="000E65EE">
      <w:pPr>
        <w:tabs>
          <w:tab w:val="clear" w:pos="4820"/>
          <w:tab w:val="clear" w:pos="9639"/>
          <w:tab w:val="right" w:leader="dot" w:pos="6804"/>
          <w:tab w:val="left" w:pos="6946"/>
        </w:tabs>
      </w:pPr>
      <w:r w:rsidRPr="00B40942">
        <w:t xml:space="preserve">(in words: </w:t>
      </w:r>
      <w:r w:rsidR="00C60358">
        <w:t>………………………. Taka only)</w:t>
      </w:r>
    </w:p>
    <w:p w14:paraId="2ADD61D4" w14:textId="77777777" w:rsidR="008B7EC9" w:rsidRDefault="008B7EC9" w:rsidP="000E65EE">
      <w:pPr>
        <w:tabs>
          <w:tab w:val="clear" w:pos="4820"/>
          <w:tab w:val="clear" w:pos="9639"/>
          <w:tab w:val="right" w:leader="dot" w:pos="6804"/>
          <w:tab w:val="left" w:pos="6946"/>
        </w:tabs>
      </w:pPr>
    </w:p>
    <w:p w14:paraId="41F3B843" w14:textId="6E71C42A" w:rsidR="00E13D16" w:rsidRPr="00B40942" w:rsidRDefault="007E25B0" w:rsidP="00773AC1">
      <w:pPr>
        <w:tabs>
          <w:tab w:val="clear" w:pos="1134"/>
          <w:tab w:val="clear" w:pos="4820"/>
          <w:tab w:val="clear" w:pos="9639"/>
          <w:tab w:val="left" w:pos="3402"/>
          <w:tab w:val="right" w:leader="dot" w:pos="6804"/>
          <w:tab w:val="left" w:pos="6946"/>
        </w:tabs>
      </w:pPr>
      <w:r>
        <w:t xml:space="preserve">VAT &amp; TAX will be </w:t>
      </w:r>
      <w:r w:rsidR="009D044A">
        <w:t>applicable</w:t>
      </w:r>
      <w:r w:rsidR="00D922CC">
        <w:t xml:space="preserve"> as per the Government rules. </w:t>
      </w:r>
    </w:p>
    <w:p w14:paraId="3232EE60" w14:textId="1ADED6BD" w:rsidR="00DF4603" w:rsidRDefault="00DF4603" w:rsidP="00DF4603">
      <w:pPr>
        <w:pStyle w:val="Heading1"/>
      </w:pPr>
      <w:r>
        <w:t>Delivery Date</w:t>
      </w:r>
    </w:p>
    <w:p w14:paraId="1AE1E978" w14:textId="5E5628B8" w:rsidR="002609BE" w:rsidRPr="00A81F2A" w:rsidRDefault="00D46410" w:rsidP="00A07792">
      <w:pPr>
        <w:rPr>
          <w:b/>
          <w:bCs/>
        </w:rPr>
      </w:pPr>
      <w:r>
        <w:rPr>
          <w:b/>
          <w:bCs/>
        </w:rPr>
        <w:t>T</w:t>
      </w:r>
      <w:r w:rsidR="00A81F2A" w:rsidRPr="005750D7">
        <w:rPr>
          <w:b/>
          <w:bCs/>
        </w:rPr>
        <w:t xml:space="preserve">he </w:t>
      </w:r>
      <w:r w:rsidR="005750D7" w:rsidRPr="005750D7">
        <w:rPr>
          <w:b/>
          <w:bCs/>
        </w:rPr>
        <w:t>v</w:t>
      </w:r>
      <w:r w:rsidR="00A81F2A" w:rsidRPr="005750D7">
        <w:rPr>
          <w:b/>
          <w:bCs/>
        </w:rPr>
        <w:t xml:space="preserve">ehicle in Lot 1 </w:t>
      </w:r>
      <w:r w:rsidR="005750D7" w:rsidRPr="005750D7">
        <w:rPr>
          <w:b/>
          <w:bCs/>
        </w:rPr>
        <w:t xml:space="preserve">must be </w:t>
      </w:r>
      <w:r w:rsidR="00A81F2A" w:rsidRPr="005750D7">
        <w:rPr>
          <w:b/>
          <w:bCs/>
        </w:rPr>
        <w:t xml:space="preserve">delivered </w:t>
      </w:r>
      <w:r w:rsidR="005750D7" w:rsidRPr="005750D7">
        <w:rPr>
          <w:b/>
          <w:bCs/>
        </w:rPr>
        <w:t>by</w:t>
      </w:r>
      <w:r w:rsidR="00642A9A">
        <w:rPr>
          <w:b/>
          <w:bCs/>
        </w:rPr>
        <w:t xml:space="preserve"> or before</w:t>
      </w:r>
      <w:r w:rsidR="005750D7" w:rsidRPr="005750D7">
        <w:rPr>
          <w:b/>
          <w:bCs/>
        </w:rPr>
        <w:t xml:space="preserve"> </w:t>
      </w:r>
      <w:r w:rsidR="007A6F07">
        <w:rPr>
          <w:b/>
          <w:bCs/>
          <w:highlight w:val="yellow"/>
        </w:rPr>
        <w:t>Wednes</w:t>
      </w:r>
      <w:r w:rsidR="005750D7" w:rsidRPr="005750D7">
        <w:rPr>
          <w:b/>
          <w:bCs/>
          <w:highlight w:val="yellow"/>
        </w:rPr>
        <w:t>day, 2</w:t>
      </w:r>
      <w:r w:rsidR="007A6F07">
        <w:rPr>
          <w:b/>
          <w:bCs/>
          <w:highlight w:val="yellow"/>
        </w:rPr>
        <w:t>7</w:t>
      </w:r>
      <w:r w:rsidR="005750D7" w:rsidRPr="005750D7">
        <w:rPr>
          <w:b/>
          <w:bCs/>
          <w:highlight w:val="yellow"/>
        </w:rPr>
        <w:t xml:space="preserve"> March 2024, at 2 p.m.</w:t>
      </w:r>
      <w:r w:rsidR="005750D7">
        <w:rPr>
          <w:b/>
          <w:bCs/>
        </w:rPr>
        <w:t xml:space="preserve"> Bangladesh Standard Time</w:t>
      </w:r>
      <w:r w:rsidR="00B17A84">
        <w:rPr>
          <w:b/>
          <w:bCs/>
        </w:rPr>
        <w:t>.</w:t>
      </w:r>
    </w:p>
    <w:p w14:paraId="36D47B7F" w14:textId="28849B73" w:rsidR="00913D09" w:rsidRDefault="002D6E79" w:rsidP="002D6E79">
      <w:pPr>
        <w:pStyle w:val="Heading1"/>
      </w:pPr>
      <w:r>
        <w:t>Confirmation</w:t>
      </w:r>
    </w:p>
    <w:p w14:paraId="000F796C" w14:textId="13133406" w:rsidR="00B10F90" w:rsidRDefault="002D6E79" w:rsidP="00D72B57">
      <w:r>
        <w:t>The bidder confirms by means of the below legally valid signature(s)</w:t>
      </w:r>
      <w:r w:rsidR="00B10F90">
        <w:t>:</w:t>
      </w:r>
    </w:p>
    <w:p w14:paraId="7532B91A" w14:textId="0A93D85F" w:rsidR="00B10F90" w:rsidRDefault="00773AC1" w:rsidP="000D1F00">
      <w:pPr>
        <w:ind w:left="284" w:hanging="284"/>
      </w:pPr>
      <w:sdt>
        <w:sdtPr>
          <w:id w:val="-107438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F90">
            <w:rPr>
              <w:rFonts w:ascii="MS Gothic" w:eastAsia="MS Gothic" w:hAnsi="MS Gothic" w:hint="eastAsia"/>
            </w:rPr>
            <w:t>☐</w:t>
          </w:r>
        </w:sdtContent>
      </w:sdt>
      <w:r w:rsidR="00584DF2">
        <w:tab/>
        <w:t xml:space="preserve">that </w:t>
      </w:r>
      <w:r w:rsidR="007C56CF">
        <w:t>a</w:t>
      </w:r>
      <w:r w:rsidR="002D6E79">
        <w:t xml:space="preserve">ll information and documents provided </w:t>
      </w:r>
      <w:r w:rsidR="00B10F90">
        <w:t xml:space="preserve">with this bid </w:t>
      </w:r>
      <w:r w:rsidR="002D6E79">
        <w:t>are true, accurate and complete</w:t>
      </w:r>
      <w:r w:rsidR="00B10F90">
        <w:t>;</w:t>
      </w:r>
    </w:p>
    <w:p w14:paraId="782CADED" w14:textId="075D09B1" w:rsidR="007C56CF" w:rsidRDefault="00773AC1" w:rsidP="000D1F00">
      <w:pPr>
        <w:ind w:left="284" w:hanging="284"/>
      </w:pPr>
      <w:sdt>
        <w:sdtPr>
          <w:id w:val="344601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F90">
            <w:rPr>
              <w:rFonts w:ascii="MS Gothic" w:eastAsia="MS Gothic" w:hAnsi="MS Gothic" w:hint="eastAsia"/>
            </w:rPr>
            <w:t>☐</w:t>
          </w:r>
        </w:sdtContent>
      </w:sdt>
      <w:r w:rsidR="00B10F90">
        <w:t xml:space="preserve"> </w:t>
      </w:r>
      <w:r w:rsidR="00722506">
        <w:t>t</w:t>
      </w:r>
      <w:r w:rsidR="00584DF2">
        <w:t xml:space="preserve">o </w:t>
      </w:r>
      <w:r w:rsidR="00722506">
        <w:t xml:space="preserve">accept </w:t>
      </w:r>
      <w:r w:rsidR="00584DF2">
        <w:t xml:space="preserve">in full and without alteration </w:t>
      </w:r>
      <w:r w:rsidR="007C56CF">
        <w:t xml:space="preserve">the General Terms of Conditions, and the Code of Conduct for Contracting Parties </w:t>
      </w:r>
      <w:r w:rsidR="00584DF2">
        <w:t xml:space="preserve">attached to the </w:t>
      </w:r>
      <w:r w:rsidR="00A942BF">
        <w:t>current bid document</w:t>
      </w:r>
      <w:r w:rsidR="007C56CF">
        <w:t>;</w:t>
      </w:r>
    </w:p>
    <w:p w14:paraId="2E17E9C8" w14:textId="078E42B9" w:rsidR="00722506" w:rsidRDefault="00773AC1" w:rsidP="002828E4">
      <w:pPr>
        <w:ind w:left="284" w:hanging="284"/>
      </w:pPr>
      <w:sdt>
        <w:sdtPr>
          <w:id w:val="-520168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2BF">
            <w:rPr>
              <w:rFonts w:ascii="MS Gothic" w:eastAsia="MS Gothic" w:hAnsi="MS Gothic" w:hint="eastAsia"/>
            </w:rPr>
            <w:t>☐</w:t>
          </w:r>
        </w:sdtContent>
      </w:sdt>
      <w:r w:rsidR="00A942BF">
        <w:tab/>
        <w:t xml:space="preserve">to </w:t>
      </w:r>
      <w:r w:rsidR="000F7394">
        <w:t xml:space="preserve">deliver any goods </w:t>
      </w:r>
      <w:r w:rsidR="000A1F82">
        <w:t xml:space="preserve">in strict accordance with the specifications and timelines mentioned in this </w:t>
      </w:r>
      <w:r w:rsidR="00795A94">
        <w:t>bid form;</w:t>
      </w:r>
    </w:p>
    <w:p w14:paraId="254CCF5F" w14:textId="04039971" w:rsidR="002D6E79" w:rsidRDefault="002D6E79" w:rsidP="002D6E79">
      <w:r>
        <w:t xml:space="preserve">The </w:t>
      </w:r>
      <w:r w:rsidR="006978A3">
        <w:t xml:space="preserve">bidder </w:t>
      </w:r>
      <w:r w:rsidR="00D72B57">
        <w:t xml:space="preserve">further </w:t>
      </w:r>
      <w:r>
        <w:t>acknowledges that</w:t>
      </w:r>
      <w:r w:rsidRPr="00F26064">
        <w:t xml:space="preserve"> providing false or misleading information may result in administrative sanctions, as well as consequences under </w:t>
      </w:r>
      <w:r>
        <w:t xml:space="preserve">the </w:t>
      </w:r>
      <w:r w:rsidRPr="00F26064">
        <w:t>law</w:t>
      </w:r>
      <w:r>
        <w:t>.</w:t>
      </w:r>
    </w:p>
    <w:p w14:paraId="00F7613A" w14:textId="77777777" w:rsidR="002828E4" w:rsidRDefault="002828E4" w:rsidP="002D6E79"/>
    <w:p w14:paraId="7C98CDD1" w14:textId="33501D4F" w:rsidR="00401513" w:rsidRDefault="00401513" w:rsidP="002D6E79">
      <w:r>
        <w:t xml:space="preserve">Date: </w:t>
      </w:r>
    </w:p>
    <w:p w14:paraId="31E5EB05" w14:textId="60797F78" w:rsidR="00401513" w:rsidRDefault="00401513" w:rsidP="002D6E79">
      <w:r>
        <w:t xml:space="preserve">Place: </w:t>
      </w:r>
    </w:p>
    <w:p w14:paraId="14A0DB48" w14:textId="77777777" w:rsidR="00731CB9" w:rsidRDefault="00731CB9" w:rsidP="002D6E79"/>
    <w:p w14:paraId="5A356E3B" w14:textId="38E32F10" w:rsidR="00401513" w:rsidRDefault="00401513" w:rsidP="002D6E79">
      <w:r>
        <w:t>Signature</w:t>
      </w:r>
      <w:r w:rsidR="00731CB9">
        <w:t>:</w:t>
      </w:r>
    </w:p>
    <w:p w14:paraId="67803E5D" w14:textId="6C91B301" w:rsidR="00401513" w:rsidRDefault="00401513" w:rsidP="002D6E79">
      <w:r>
        <w:t xml:space="preserve">Name: </w:t>
      </w:r>
    </w:p>
    <w:p w14:paraId="2019CC47" w14:textId="0786C5EF" w:rsidR="00401513" w:rsidRDefault="00401513" w:rsidP="002D6E79">
      <w:r>
        <w:t>Designation:</w:t>
      </w:r>
    </w:p>
    <w:p w14:paraId="6355229B" w14:textId="77777777" w:rsidR="00960AA2" w:rsidRDefault="00960AA2" w:rsidP="00F80315">
      <w:pPr>
        <w:sectPr w:rsidR="00960AA2" w:rsidSect="00941AE0">
          <w:footerReference w:type="default" r:id="rId8"/>
          <w:headerReference w:type="first" r:id="rId9"/>
          <w:pgSz w:w="11906" w:h="16838" w:code="9"/>
          <w:pgMar w:top="1134" w:right="1134" w:bottom="1134" w:left="1134" w:header="851" w:footer="567" w:gutter="0"/>
          <w:cols w:space="708"/>
          <w:titlePg/>
          <w:docGrid w:linePitch="360"/>
        </w:sectPr>
      </w:pPr>
    </w:p>
    <w:p w14:paraId="3DCB5C35" w14:textId="55EC9E30" w:rsidR="00807D9E" w:rsidRDefault="00960AA2" w:rsidP="00960AA2">
      <w:pPr>
        <w:pStyle w:val="Heading1"/>
      </w:pPr>
      <w:r>
        <w:lastRenderedPageBreak/>
        <w:t>Specifications of Technical Offer</w:t>
      </w:r>
      <w:r w:rsidR="00404E72">
        <w:t xml:space="preserve"> – Lot 1</w:t>
      </w:r>
    </w:p>
    <w:tbl>
      <w:tblPr>
        <w:tblStyle w:val="TableGrid"/>
        <w:tblW w:w="0" w:type="auto"/>
        <w:tblLook w:val="0480" w:firstRow="0" w:lastRow="0" w:firstColumn="1" w:lastColumn="0" w:noHBand="0" w:noVBand="1"/>
      </w:tblPr>
      <w:tblGrid>
        <w:gridCol w:w="2835"/>
        <w:gridCol w:w="6803"/>
      </w:tblGrid>
      <w:tr w:rsidR="006F287C" w:rsidRPr="00306356" w14:paraId="50277A9D" w14:textId="77777777" w:rsidTr="00E44DAC">
        <w:tc>
          <w:tcPr>
            <w:tcW w:w="2835" w:type="dxa"/>
            <w:vAlign w:val="top"/>
          </w:tcPr>
          <w:p w14:paraId="08FF00A3" w14:textId="77777777" w:rsidR="006F287C" w:rsidRPr="00306356" w:rsidRDefault="006F287C" w:rsidP="00E44DAC">
            <w:pPr>
              <w:rPr>
                <w:b/>
                <w:bCs/>
              </w:rPr>
            </w:pPr>
            <w:r>
              <w:rPr>
                <w:b/>
                <w:bCs/>
              </w:rPr>
              <w:t>Bidder’s Legal Name</w:t>
            </w:r>
          </w:p>
        </w:tc>
        <w:tc>
          <w:tcPr>
            <w:tcW w:w="6803" w:type="dxa"/>
            <w:vAlign w:val="top"/>
          </w:tcPr>
          <w:p w14:paraId="39C831B3" w14:textId="2123238E" w:rsidR="006F287C" w:rsidRPr="00306356" w:rsidRDefault="006F287C" w:rsidP="00E44DAC">
            <w:pPr>
              <w:rPr>
                <w:b/>
                <w:bCs/>
              </w:rPr>
            </w:pPr>
          </w:p>
        </w:tc>
      </w:tr>
    </w:tbl>
    <w:p w14:paraId="64899187" w14:textId="77777777" w:rsidR="006F287C" w:rsidRPr="006F287C" w:rsidRDefault="006F287C" w:rsidP="006F287C"/>
    <w:tbl>
      <w:tblPr>
        <w:tblStyle w:val="TableGrid"/>
        <w:tblW w:w="14601" w:type="dxa"/>
        <w:tblLook w:val="04A0" w:firstRow="1" w:lastRow="0" w:firstColumn="1" w:lastColumn="0" w:noHBand="0" w:noVBand="1"/>
      </w:tblPr>
      <w:tblGrid>
        <w:gridCol w:w="3544"/>
        <w:gridCol w:w="2552"/>
        <w:gridCol w:w="8505"/>
      </w:tblGrid>
      <w:tr w:rsidR="00311448" w14:paraId="4EF1FCDF" w14:textId="77777777" w:rsidTr="000255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44" w:type="dxa"/>
          </w:tcPr>
          <w:p w14:paraId="29551D61" w14:textId="40DB1396" w:rsidR="00311448" w:rsidRDefault="00311448" w:rsidP="00311448">
            <w:r>
              <w:t>Criteria</w:t>
            </w:r>
            <w:r w:rsidR="001866FF">
              <w:t xml:space="preserve"> (Lot 1)</w:t>
            </w:r>
          </w:p>
        </w:tc>
        <w:tc>
          <w:tcPr>
            <w:tcW w:w="2552" w:type="dxa"/>
          </w:tcPr>
          <w:p w14:paraId="1659936B" w14:textId="78CDA168" w:rsidR="00311448" w:rsidRDefault="00311448" w:rsidP="00311448">
            <w:r>
              <w:t>Minimum Requirement (if any)</w:t>
            </w:r>
          </w:p>
        </w:tc>
        <w:tc>
          <w:tcPr>
            <w:tcW w:w="8505" w:type="dxa"/>
          </w:tcPr>
          <w:p w14:paraId="4154EA81" w14:textId="569B13F5" w:rsidR="00311448" w:rsidRDefault="00311448" w:rsidP="00311448">
            <w:r>
              <w:t xml:space="preserve">Technical Offer </w:t>
            </w:r>
          </w:p>
        </w:tc>
      </w:tr>
      <w:tr w:rsidR="00A21684" w:rsidRPr="00960AA2" w14:paraId="20844B45" w14:textId="77777777" w:rsidTr="00807B35">
        <w:tc>
          <w:tcPr>
            <w:tcW w:w="14601" w:type="dxa"/>
            <w:gridSpan w:val="3"/>
            <w:shd w:val="clear" w:color="auto" w:fill="CDD7D7" w:themeFill="background2"/>
          </w:tcPr>
          <w:p w14:paraId="69F5A4D9" w14:textId="2A2ED4D0" w:rsidR="00A21684" w:rsidRPr="00960AA2" w:rsidRDefault="00A21684" w:rsidP="00311448">
            <w:pPr>
              <w:rPr>
                <w:b/>
                <w:bCs/>
              </w:rPr>
            </w:pPr>
            <w:r>
              <w:rPr>
                <w:b/>
                <w:bCs/>
              </w:rPr>
              <w:t>Basic Information</w:t>
            </w:r>
          </w:p>
        </w:tc>
      </w:tr>
      <w:tr w:rsidR="00311448" w:rsidRPr="00960AA2" w14:paraId="0A9E92F6" w14:textId="77777777" w:rsidTr="0002556C">
        <w:tc>
          <w:tcPr>
            <w:tcW w:w="3544" w:type="dxa"/>
          </w:tcPr>
          <w:p w14:paraId="347EE3BC" w14:textId="22BD7536" w:rsidR="00311448" w:rsidRPr="00960AA2" w:rsidRDefault="00311448" w:rsidP="00311448">
            <w:pPr>
              <w:rPr>
                <w:b/>
                <w:bCs/>
              </w:rPr>
            </w:pPr>
            <w:r w:rsidRPr="00960AA2">
              <w:rPr>
                <w:b/>
                <w:bCs/>
              </w:rPr>
              <w:t xml:space="preserve">Brand of </w:t>
            </w:r>
            <w:r w:rsidR="00751841">
              <w:rPr>
                <w:b/>
                <w:bCs/>
              </w:rPr>
              <w:t>v</w:t>
            </w:r>
            <w:r w:rsidRPr="00960AA2">
              <w:rPr>
                <w:b/>
                <w:bCs/>
              </w:rPr>
              <w:t>ehicle</w:t>
            </w:r>
          </w:p>
        </w:tc>
        <w:tc>
          <w:tcPr>
            <w:tcW w:w="2552" w:type="dxa"/>
            <w:shd w:val="clear" w:color="auto" w:fill="auto"/>
          </w:tcPr>
          <w:p w14:paraId="510FB8DE" w14:textId="03BFA202" w:rsidR="00311448" w:rsidRPr="00B364E2" w:rsidRDefault="00750F8C" w:rsidP="00311448">
            <w:pPr>
              <w:rPr>
                <w:b/>
                <w:bCs/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2F36C48" w14:textId="42293B42" w:rsidR="00311448" w:rsidRPr="00960AA2" w:rsidRDefault="00311448" w:rsidP="00311448">
            <w:pPr>
              <w:rPr>
                <w:b/>
                <w:bCs/>
              </w:rPr>
            </w:pPr>
          </w:p>
        </w:tc>
      </w:tr>
      <w:tr w:rsidR="00311448" w14:paraId="79BD07A9" w14:textId="77777777" w:rsidTr="0002556C">
        <w:tc>
          <w:tcPr>
            <w:tcW w:w="3544" w:type="dxa"/>
          </w:tcPr>
          <w:p w14:paraId="00789EAB" w14:textId="179901FC" w:rsidR="00311448" w:rsidRDefault="00311448" w:rsidP="00311448">
            <w:r>
              <w:t xml:space="preserve">Model of </w:t>
            </w:r>
            <w:r w:rsidR="00751841">
              <w:t>v</w:t>
            </w:r>
            <w:r>
              <w:t>ehicle</w:t>
            </w:r>
          </w:p>
        </w:tc>
        <w:tc>
          <w:tcPr>
            <w:tcW w:w="2552" w:type="dxa"/>
            <w:shd w:val="clear" w:color="auto" w:fill="auto"/>
          </w:tcPr>
          <w:p w14:paraId="6AD753B0" w14:textId="503DF314" w:rsidR="00311448" w:rsidRPr="00B364E2" w:rsidRDefault="00750F8C" w:rsidP="00311448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2E6BBB8C" w14:textId="730F2AC6" w:rsidR="00311448" w:rsidRDefault="00311448" w:rsidP="00311448"/>
        </w:tc>
      </w:tr>
      <w:tr w:rsidR="00473533" w14:paraId="4C44C1A6" w14:textId="77777777" w:rsidTr="0002556C">
        <w:tc>
          <w:tcPr>
            <w:tcW w:w="3544" w:type="dxa"/>
          </w:tcPr>
          <w:p w14:paraId="6D9F2B3F" w14:textId="611C054B" w:rsidR="00473533" w:rsidRDefault="00473533" w:rsidP="00311448">
            <w:r>
              <w:t xml:space="preserve">Mode </w:t>
            </w:r>
            <w:r w:rsidR="00751841">
              <w:t>c</w:t>
            </w:r>
            <w:r>
              <w:t>ode</w:t>
            </w:r>
          </w:p>
        </w:tc>
        <w:tc>
          <w:tcPr>
            <w:tcW w:w="2552" w:type="dxa"/>
            <w:shd w:val="clear" w:color="auto" w:fill="auto"/>
          </w:tcPr>
          <w:p w14:paraId="0E4B12F1" w14:textId="07B7F872" w:rsidR="00473533" w:rsidRPr="00B364E2" w:rsidRDefault="00750F8C" w:rsidP="00311448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71224F2F" w14:textId="75B5D188" w:rsidR="00473533" w:rsidRDefault="00473533" w:rsidP="00311448"/>
        </w:tc>
      </w:tr>
      <w:tr w:rsidR="00311448" w14:paraId="4067018A" w14:textId="77777777" w:rsidTr="0002556C">
        <w:tc>
          <w:tcPr>
            <w:tcW w:w="3544" w:type="dxa"/>
          </w:tcPr>
          <w:p w14:paraId="63DBC51F" w14:textId="7C02BA57" w:rsidR="00311448" w:rsidRDefault="00817967" w:rsidP="00311448">
            <w:r>
              <w:t>Release date of model</w:t>
            </w:r>
          </w:p>
        </w:tc>
        <w:tc>
          <w:tcPr>
            <w:tcW w:w="2552" w:type="dxa"/>
            <w:shd w:val="clear" w:color="auto" w:fill="auto"/>
          </w:tcPr>
          <w:p w14:paraId="0DB48960" w14:textId="1FA2E6EA" w:rsidR="00311448" w:rsidRPr="00B364E2" w:rsidRDefault="00750F8C" w:rsidP="00311448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126114E" w14:textId="374E350C" w:rsidR="00311448" w:rsidRDefault="00311448" w:rsidP="00311448"/>
        </w:tc>
      </w:tr>
      <w:tr w:rsidR="00311448" w14:paraId="7F8C9F6F" w14:textId="77777777" w:rsidTr="0002556C">
        <w:tc>
          <w:tcPr>
            <w:tcW w:w="3544" w:type="dxa"/>
          </w:tcPr>
          <w:p w14:paraId="4AB2EADA" w14:textId="3E7472AB" w:rsidR="00311448" w:rsidRDefault="00311448" w:rsidP="00311448">
            <w:r>
              <w:t xml:space="preserve">Construction year of </w:t>
            </w:r>
            <w:r w:rsidR="00281FAB">
              <w:t>offered</w:t>
            </w:r>
            <w:r>
              <w:t xml:space="preserve"> vehicle</w:t>
            </w:r>
          </w:p>
        </w:tc>
        <w:tc>
          <w:tcPr>
            <w:tcW w:w="2552" w:type="dxa"/>
            <w:shd w:val="clear" w:color="auto" w:fill="auto"/>
          </w:tcPr>
          <w:p w14:paraId="5858D048" w14:textId="2ABB39A5" w:rsidR="00311448" w:rsidRPr="00B364E2" w:rsidRDefault="00750F8C" w:rsidP="00311448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CE89BF0" w14:textId="0EACC078" w:rsidR="00311448" w:rsidRDefault="00311448" w:rsidP="00311448"/>
        </w:tc>
      </w:tr>
      <w:tr w:rsidR="00A405A4" w14:paraId="6DCB1249" w14:textId="77777777" w:rsidTr="00F36216">
        <w:tc>
          <w:tcPr>
            <w:tcW w:w="3544" w:type="dxa"/>
          </w:tcPr>
          <w:p w14:paraId="1B571FF8" w14:textId="77777777" w:rsidR="00A405A4" w:rsidRDefault="00A405A4" w:rsidP="00F36216">
            <w:r>
              <w:t>Assembly country</w:t>
            </w:r>
          </w:p>
        </w:tc>
        <w:tc>
          <w:tcPr>
            <w:tcW w:w="2552" w:type="dxa"/>
            <w:shd w:val="clear" w:color="auto" w:fill="auto"/>
          </w:tcPr>
          <w:p w14:paraId="787226EF" w14:textId="77777777" w:rsidR="00A405A4" w:rsidRPr="00B364E2" w:rsidRDefault="00A405A4" w:rsidP="00F36216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E4CA7B8" w14:textId="77777777" w:rsidR="00A405A4" w:rsidRDefault="00A405A4" w:rsidP="00F36216"/>
        </w:tc>
      </w:tr>
      <w:tr w:rsidR="00714A22" w14:paraId="3A4C8C9D" w14:textId="77777777" w:rsidTr="0002556C">
        <w:tc>
          <w:tcPr>
            <w:tcW w:w="3544" w:type="dxa"/>
          </w:tcPr>
          <w:p w14:paraId="32B69157" w14:textId="22678954" w:rsidR="00714A22" w:rsidRDefault="00714A22" w:rsidP="00311448">
            <w:r>
              <w:t>State of vehicle</w:t>
            </w:r>
          </w:p>
        </w:tc>
        <w:tc>
          <w:tcPr>
            <w:tcW w:w="2552" w:type="dxa"/>
          </w:tcPr>
          <w:p w14:paraId="20F28C2D" w14:textId="140D72C8" w:rsidR="00714A22" w:rsidRPr="00E56734" w:rsidRDefault="00B364E2" w:rsidP="00311448">
            <w:pPr>
              <w:rPr>
                <w:b/>
                <w:bCs/>
              </w:rPr>
            </w:pPr>
            <w:r>
              <w:rPr>
                <w:b/>
                <w:bCs/>
              </w:rPr>
              <w:t>New</w:t>
            </w:r>
          </w:p>
        </w:tc>
        <w:tc>
          <w:tcPr>
            <w:tcW w:w="8505" w:type="dxa"/>
          </w:tcPr>
          <w:p w14:paraId="13F85E76" w14:textId="1189DE9E" w:rsidR="00714A22" w:rsidRDefault="00714A22" w:rsidP="00311448"/>
        </w:tc>
      </w:tr>
      <w:tr w:rsidR="00311448" w14:paraId="01D05D43" w14:textId="77777777" w:rsidTr="0002556C">
        <w:tc>
          <w:tcPr>
            <w:tcW w:w="3544" w:type="dxa"/>
          </w:tcPr>
          <w:p w14:paraId="50CD4F59" w14:textId="543730D9" w:rsidR="00311448" w:rsidRDefault="001C033A" w:rsidP="00311448">
            <w:r>
              <w:t>Body</w:t>
            </w:r>
            <w:r w:rsidR="00311448">
              <w:t xml:space="preserve"> Type</w:t>
            </w:r>
          </w:p>
        </w:tc>
        <w:tc>
          <w:tcPr>
            <w:tcW w:w="2552" w:type="dxa"/>
          </w:tcPr>
          <w:p w14:paraId="12211268" w14:textId="0B31ABBD" w:rsidR="00311448" w:rsidRPr="00E56734" w:rsidRDefault="00311448" w:rsidP="00311448">
            <w:pPr>
              <w:rPr>
                <w:b/>
                <w:bCs/>
              </w:rPr>
            </w:pPr>
            <w:r w:rsidRPr="00E56734">
              <w:rPr>
                <w:b/>
                <w:bCs/>
              </w:rPr>
              <w:t>SUV</w:t>
            </w:r>
            <w:r w:rsidR="00DD01C0">
              <w:rPr>
                <w:b/>
                <w:bCs/>
              </w:rPr>
              <w:t>, off-road suitable</w:t>
            </w:r>
          </w:p>
        </w:tc>
        <w:tc>
          <w:tcPr>
            <w:tcW w:w="8505" w:type="dxa"/>
          </w:tcPr>
          <w:p w14:paraId="6F69E411" w14:textId="3CD0C53D" w:rsidR="00311448" w:rsidRDefault="00311448" w:rsidP="00311448"/>
        </w:tc>
      </w:tr>
      <w:tr w:rsidR="00473533" w14:paraId="3AC02803" w14:textId="77777777" w:rsidTr="0002556C">
        <w:tc>
          <w:tcPr>
            <w:tcW w:w="3544" w:type="dxa"/>
          </w:tcPr>
          <w:p w14:paraId="0F0843AE" w14:textId="06A04B8D" w:rsidR="00473533" w:rsidRDefault="00E56734" w:rsidP="00311448">
            <w:r>
              <w:t>Wheel Drive</w:t>
            </w:r>
          </w:p>
        </w:tc>
        <w:tc>
          <w:tcPr>
            <w:tcW w:w="2552" w:type="dxa"/>
          </w:tcPr>
          <w:p w14:paraId="4B1916DE" w14:textId="16538D0F" w:rsidR="00473533" w:rsidRPr="00E56734" w:rsidRDefault="00E56734" w:rsidP="00311448">
            <w:pPr>
              <w:rPr>
                <w:b/>
                <w:bCs/>
              </w:rPr>
            </w:pPr>
            <w:r w:rsidRPr="00E56734">
              <w:rPr>
                <w:b/>
                <w:bCs/>
              </w:rPr>
              <w:t>4WD</w:t>
            </w:r>
          </w:p>
        </w:tc>
        <w:tc>
          <w:tcPr>
            <w:tcW w:w="8505" w:type="dxa"/>
          </w:tcPr>
          <w:p w14:paraId="1C8F2661" w14:textId="2FD2ADAE" w:rsidR="00473533" w:rsidRDefault="00473533" w:rsidP="00311448"/>
        </w:tc>
      </w:tr>
      <w:tr w:rsidR="00750F8C" w14:paraId="1AFD7823" w14:textId="77777777" w:rsidTr="0002556C">
        <w:tc>
          <w:tcPr>
            <w:tcW w:w="3544" w:type="dxa"/>
          </w:tcPr>
          <w:p w14:paraId="5575A060" w14:textId="219D6531" w:rsidR="00750F8C" w:rsidRDefault="00750F8C" w:rsidP="00750F8C">
            <w:r>
              <w:t>Transmission</w:t>
            </w:r>
            <w:r w:rsidR="0064318C">
              <w:t xml:space="preserve"> (manual/automatic)</w:t>
            </w:r>
          </w:p>
        </w:tc>
        <w:tc>
          <w:tcPr>
            <w:tcW w:w="2552" w:type="dxa"/>
          </w:tcPr>
          <w:p w14:paraId="1C9674FE" w14:textId="53CB45AF" w:rsidR="00750F8C" w:rsidRPr="00B364E2" w:rsidRDefault="00750F8C" w:rsidP="00750F8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53130040" w14:textId="09A4101C" w:rsidR="00750F8C" w:rsidRDefault="00750F8C" w:rsidP="00750F8C"/>
        </w:tc>
      </w:tr>
      <w:tr w:rsidR="0064318C" w14:paraId="781E221B" w14:textId="77777777" w:rsidTr="0002556C">
        <w:tc>
          <w:tcPr>
            <w:tcW w:w="3544" w:type="dxa"/>
          </w:tcPr>
          <w:p w14:paraId="00CCFF0E" w14:textId="39A2DB96" w:rsidR="0064318C" w:rsidRDefault="0064318C" w:rsidP="0064318C">
            <w:r>
              <w:t>No. of gears (if manual transmission)</w:t>
            </w:r>
          </w:p>
        </w:tc>
        <w:tc>
          <w:tcPr>
            <w:tcW w:w="2552" w:type="dxa"/>
          </w:tcPr>
          <w:p w14:paraId="53617ABA" w14:textId="5DE6A887" w:rsidR="0064318C" w:rsidRPr="00B364E2" w:rsidRDefault="0064318C" w:rsidP="0064318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5DAE05B7" w14:textId="77777777" w:rsidR="0064318C" w:rsidRDefault="0064318C" w:rsidP="0064318C"/>
        </w:tc>
      </w:tr>
      <w:tr w:rsidR="0064318C" w14:paraId="533AD7C6" w14:textId="77777777" w:rsidTr="0002556C">
        <w:tc>
          <w:tcPr>
            <w:tcW w:w="3544" w:type="dxa"/>
          </w:tcPr>
          <w:p w14:paraId="5B162626" w14:textId="230991CB" w:rsidR="0064318C" w:rsidRDefault="0064318C" w:rsidP="0064318C">
            <w:r>
              <w:t>Colo</w:t>
            </w:r>
            <w:r w:rsidR="00C648A6">
              <w:t>u</w:t>
            </w:r>
            <w:r>
              <w:t>r</w:t>
            </w:r>
          </w:p>
        </w:tc>
        <w:tc>
          <w:tcPr>
            <w:tcW w:w="2552" w:type="dxa"/>
          </w:tcPr>
          <w:p w14:paraId="7BC2701E" w14:textId="225B0AE6" w:rsidR="0064318C" w:rsidRPr="00B364E2" w:rsidRDefault="0064318C" w:rsidP="0064318C">
            <w:pPr>
              <w:rPr>
                <w:color w:val="5D7575" w:themeColor="background2" w:themeShade="80"/>
              </w:rPr>
            </w:pPr>
            <w:r w:rsidRPr="00041D14">
              <w:t>Preference: white</w:t>
            </w:r>
          </w:p>
        </w:tc>
        <w:tc>
          <w:tcPr>
            <w:tcW w:w="8505" w:type="dxa"/>
          </w:tcPr>
          <w:p w14:paraId="6D5439D0" w14:textId="7664AF4D" w:rsidR="0064318C" w:rsidRDefault="0064318C" w:rsidP="0064318C"/>
        </w:tc>
      </w:tr>
      <w:tr w:rsidR="0064318C" w:rsidRPr="00960AA2" w14:paraId="6EE6CA77" w14:textId="77777777" w:rsidTr="00A869F0">
        <w:tc>
          <w:tcPr>
            <w:tcW w:w="14601" w:type="dxa"/>
            <w:gridSpan w:val="3"/>
            <w:shd w:val="clear" w:color="auto" w:fill="CDD7D7" w:themeFill="background2"/>
          </w:tcPr>
          <w:p w14:paraId="2B517448" w14:textId="0CFE2C16" w:rsidR="0064318C" w:rsidRPr="00960AA2" w:rsidRDefault="0064318C" w:rsidP="0064318C">
            <w:pPr>
              <w:rPr>
                <w:b/>
                <w:bCs/>
              </w:rPr>
            </w:pPr>
            <w:r>
              <w:rPr>
                <w:b/>
                <w:bCs/>
              </w:rPr>
              <w:t>Dimensions and Weight</w:t>
            </w:r>
          </w:p>
        </w:tc>
      </w:tr>
      <w:tr w:rsidR="0064318C" w14:paraId="177AAC79" w14:textId="77777777" w:rsidTr="0002556C">
        <w:tc>
          <w:tcPr>
            <w:tcW w:w="3544" w:type="dxa"/>
          </w:tcPr>
          <w:p w14:paraId="672CF84F" w14:textId="7CFCF47D" w:rsidR="0064318C" w:rsidRDefault="0064318C" w:rsidP="0064318C">
            <w:r>
              <w:t>Overall length</w:t>
            </w:r>
          </w:p>
        </w:tc>
        <w:tc>
          <w:tcPr>
            <w:tcW w:w="2552" w:type="dxa"/>
          </w:tcPr>
          <w:p w14:paraId="433EDC3F" w14:textId="16D1A6E6" w:rsidR="0064318C" w:rsidRPr="00B364E2" w:rsidRDefault="0064318C" w:rsidP="0064318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5D9425CA" w14:textId="58D5AF5B" w:rsidR="0064318C" w:rsidRDefault="0064318C" w:rsidP="0064318C"/>
        </w:tc>
      </w:tr>
      <w:tr w:rsidR="0064318C" w14:paraId="61154117" w14:textId="77777777" w:rsidTr="0002556C">
        <w:tc>
          <w:tcPr>
            <w:tcW w:w="3544" w:type="dxa"/>
          </w:tcPr>
          <w:p w14:paraId="59E82658" w14:textId="0F3C5893" w:rsidR="0064318C" w:rsidRDefault="0064318C" w:rsidP="0064318C">
            <w:r>
              <w:t>Overall width</w:t>
            </w:r>
          </w:p>
        </w:tc>
        <w:tc>
          <w:tcPr>
            <w:tcW w:w="2552" w:type="dxa"/>
          </w:tcPr>
          <w:p w14:paraId="3A13DD81" w14:textId="417FE3E2" w:rsidR="0064318C" w:rsidRPr="00B364E2" w:rsidRDefault="0064318C" w:rsidP="0064318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2725680B" w14:textId="5C8405E5" w:rsidR="0064318C" w:rsidRDefault="0064318C" w:rsidP="0064318C"/>
        </w:tc>
      </w:tr>
      <w:tr w:rsidR="0064318C" w14:paraId="1D9DBAC6" w14:textId="77777777" w:rsidTr="0002556C">
        <w:tc>
          <w:tcPr>
            <w:tcW w:w="3544" w:type="dxa"/>
          </w:tcPr>
          <w:p w14:paraId="13CF5734" w14:textId="481D864B" w:rsidR="0064318C" w:rsidRDefault="0064318C" w:rsidP="0064318C">
            <w:r>
              <w:t>Overall hight</w:t>
            </w:r>
          </w:p>
        </w:tc>
        <w:tc>
          <w:tcPr>
            <w:tcW w:w="2552" w:type="dxa"/>
          </w:tcPr>
          <w:p w14:paraId="1451189F" w14:textId="1F166731" w:rsidR="0064318C" w:rsidRPr="00B364E2" w:rsidRDefault="0064318C" w:rsidP="0064318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62A3E1E" w14:textId="147CF7D5" w:rsidR="0064318C" w:rsidRDefault="0064318C" w:rsidP="0064318C"/>
        </w:tc>
      </w:tr>
      <w:tr w:rsidR="0064318C" w14:paraId="692E031D" w14:textId="77777777" w:rsidTr="0002556C">
        <w:tc>
          <w:tcPr>
            <w:tcW w:w="3544" w:type="dxa"/>
          </w:tcPr>
          <w:p w14:paraId="536160E1" w14:textId="2FB5B880" w:rsidR="0064318C" w:rsidRDefault="0064318C" w:rsidP="0064318C">
            <w:r>
              <w:t>Wheelbase</w:t>
            </w:r>
          </w:p>
        </w:tc>
        <w:tc>
          <w:tcPr>
            <w:tcW w:w="2552" w:type="dxa"/>
          </w:tcPr>
          <w:p w14:paraId="59CE82E3" w14:textId="1E6827AA" w:rsidR="0064318C" w:rsidRPr="00B364E2" w:rsidRDefault="0064318C" w:rsidP="0064318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62802590" w14:textId="52206889" w:rsidR="0064318C" w:rsidRDefault="0064318C" w:rsidP="0064318C"/>
        </w:tc>
      </w:tr>
      <w:tr w:rsidR="0064318C" w14:paraId="415F7B4F" w14:textId="77777777" w:rsidTr="0002556C">
        <w:tc>
          <w:tcPr>
            <w:tcW w:w="3544" w:type="dxa"/>
          </w:tcPr>
          <w:p w14:paraId="24A2A6E3" w14:textId="19420B85" w:rsidR="0064318C" w:rsidRDefault="0064318C" w:rsidP="0064318C">
            <w:r>
              <w:t>Ground clearance</w:t>
            </w:r>
          </w:p>
        </w:tc>
        <w:tc>
          <w:tcPr>
            <w:tcW w:w="2552" w:type="dxa"/>
          </w:tcPr>
          <w:p w14:paraId="0EE9184D" w14:textId="57FDC687" w:rsidR="0064318C" w:rsidRDefault="0064318C" w:rsidP="0064318C">
            <w:r>
              <w:rPr>
                <w:b/>
                <w:bCs/>
              </w:rPr>
              <w:t>At least 190mm</w:t>
            </w:r>
          </w:p>
        </w:tc>
        <w:tc>
          <w:tcPr>
            <w:tcW w:w="8505" w:type="dxa"/>
          </w:tcPr>
          <w:p w14:paraId="1F56008A" w14:textId="07C78C08" w:rsidR="0064318C" w:rsidRDefault="0064318C" w:rsidP="0064318C"/>
        </w:tc>
      </w:tr>
      <w:tr w:rsidR="0064318C" w14:paraId="01E303D5" w14:textId="77777777" w:rsidTr="0002556C">
        <w:tc>
          <w:tcPr>
            <w:tcW w:w="3544" w:type="dxa"/>
          </w:tcPr>
          <w:p w14:paraId="6279529F" w14:textId="2DB735B9" w:rsidR="0064318C" w:rsidRDefault="0064318C" w:rsidP="0064318C">
            <w:r>
              <w:t>Gross weight</w:t>
            </w:r>
          </w:p>
        </w:tc>
        <w:tc>
          <w:tcPr>
            <w:tcW w:w="2552" w:type="dxa"/>
          </w:tcPr>
          <w:p w14:paraId="63638755" w14:textId="6E81E078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7C4BC575" w14:textId="7DAFB60B" w:rsidR="0064318C" w:rsidRDefault="0064318C" w:rsidP="0064318C"/>
        </w:tc>
      </w:tr>
      <w:tr w:rsidR="0064318C" w14:paraId="44B6C4AA" w14:textId="77777777" w:rsidTr="0002556C">
        <w:tc>
          <w:tcPr>
            <w:tcW w:w="3544" w:type="dxa"/>
          </w:tcPr>
          <w:p w14:paraId="0A801F18" w14:textId="47725F07" w:rsidR="0064318C" w:rsidRDefault="0064318C" w:rsidP="0064318C">
            <w:r>
              <w:t>Seating (incl. driver)</w:t>
            </w:r>
          </w:p>
        </w:tc>
        <w:tc>
          <w:tcPr>
            <w:tcW w:w="2552" w:type="dxa"/>
          </w:tcPr>
          <w:p w14:paraId="70359A95" w14:textId="2BD519FB" w:rsidR="0064318C" w:rsidRDefault="0064318C" w:rsidP="0064318C">
            <w:r>
              <w:rPr>
                <w:b/>
                <w:bCs/>
              </w:rPr>
              <w:t>At least 5 persons</w:t>
            </w:r>
          </w:p>
        </w:tc>
        <w:tc>
          <w:tcPr>
            <w:tcW w:w="8505" w:type="dxa"/>
          </w:tcPr>
          <w:p w14:paraId="53782F2D" w14:textId="15597029" w:rsidR="0064318C" w:rsidRDefault="0064318C" w:rsidP="0064318C"/>
        </w:tc>
      </w:tr>
      <w:tr w:rsidR="0064318C" w14:paraId="58B53BAE" w14:textId="77777777" w:rsidTr="0002556C">
        <w:tc>
          <w:tcPr>
            <w:tcW w:w="3544" w:type="dxa"/>
          </w:tcPr>
          <w:p w14:paraId="49D8393F" w14:textId="03650E6F" w:rsidR="0064318C" w:rsidRDefault="0064318C" w:rsidP="0064318C">
            <w:r>
              <w:lastRenderedPageBreak/>
              <w:t>Doors</w:t>
            </w:r>
          </w:p>
        </w:tc>
        <w:tc>
          <w:tcPr>
            <w:tcW w:w="2552" w:type="dxa"/>
          </w:tcPr>
          <w:p w14:paraId="07190400" w14:textId="556DD85B" w:rsidR="0064318C" w:rsidRDefault="0064318C" w:rsidP="0064318C">
            <w:pPr>
              <w:rPr>
                <w:b/>
                <w:bCs/>
              </w:rPr>
            </w:pPr>
            <w:r>
              <w:rPr>
                <w:b/>
                <w:bCs/>
              </w:rPr>
              <w:t>5 doors</w:t>
            </w:r>
          </w:p>
        </w:tc>
        <w:tc>
          <w:tcPr>
            <w:tcW w:w="8505" w:type="dxa"/>
          </w:tcPr>
          <w:p w14:paraId="65BB2CDE" w14:textId="0E85413F" w:rsidR="0064318C" w:rsidRDefault="0064318C" w:rsidP="0064318C"/>
        </w:tc>
      </w:tr>
      <w:tr w:rsidR="0064318C" w:rsidRPr="00960AA2" w14:paraId="20AA5909" w14:textId="77777777" w:rsidTr="0073463C">
        <w:tc>
          <w:tcPr>
            <w:tcW w:w="14601" w:type="dxa"/>
            <w:gridSpan w:val="3"/>
            <w:shd w:val="clear" w:color="auto" w:fill="CDD7D7" w:themeFill="background2"/>
          </w:tcPr>
          <w:p w14:paraId="454FC7A2" w14:textId="24341142" w:rsidR="0064318C" w:rsidRPr="00960AA2" w:rsidRDefault="0064318C" w:rsidP="0064318C">
            <w:pPr>
              <w:rPr>
                <w:b/>
                <w:bCs/>
              </w:rPr>
            </w:pPr>
            <w:r>
              <w:rPr>
                <w:b/>
                <w:bCs/>
              </w:rPr>
              <w:t>Engine</w:t>
            </w:r>
          </w:p>
        </w:tc>
      </w:tr>
      <w:tr w:rsidR="0064318C" w14:paraId="5491B233" w14:textId="77777777" w:rsidTr="0002556C">
        <w:tc>
          <w:tcPr>
            <w:tcW w:w="3544" w:type="dxa"/>
          </w:tcPr>
          <w:p w14:paraId="03F46A59" w14:textId="6C436199" w:rsidR="0064318C" w:rsidRDefault="0064318C" w:rsidP="0064318C">
            <w:r>
              <w:t>Engine type</w:t>
            </w:r>
          </w:p>
        </w:tc>
        <w:tc>
          <w:tcPr>
            <w:tcW w:w="2552" w:type="dxa"/>
          </w:tcPr>
          <w:p w14:paraId="52A08CA2" w14:textId="42D02693" w:rsidR="0064318C" w:rsidRPr="00117D0F" w:rsidRDefault="0064318C" w:rsidP="0064318C">
            <w:pPr>
              <w:rPr>
                <w:b/>
              </w:rPr>
            </w:pPr>
            <w:r w:rsidRPr="00117D0F">
              <w:rPr>
                <w:b/>
              </w:rPr>
              <w:t xml:space="preserve">Petrol or hybrid, </w:t>
            </w:r>
            <w:r>
              <w:rPr>
                <w:b/>
              </w:rPr>
              <w:br/>
            </w:r>
            <w:r w:rsidRPr="00117D0F">
              <w:rPr>
                <w:b/>
              </w:rPr>
              <w:t>4-cylinder or above</w:t>
            </w:r>
          </w:p>
        </w:tc>
        <w:tc>
          <w:tcPr>
            <w:tcW w:w="8505" w:type="dxa"/>
          </w:tcPr>
          <w:p w14:paraId="743FF472" w14:textId="053B1A85" w:rsidR="0064318C" w:rsidRDefault="0064318C" w:rsidP="0064318C"/>
        </w:tc>
      </w:tr>
      <w:tr w:rsidR="0064318C" w14:paraId="54617ADD" w14:textId="77777777" w:rsidTr="0002556C">
        <w:tc>
          <w:tcPr>
            <w:tcW w:w="3544" w:type="dxa"/>
          </w:tcPr>
          <w:p w14:paraId="5D7401E6" w14:textId="4D059FCA" w:rsidR="0064318C" w:rsidRDefault="0064318C" w:rsidP="0064318C">
            <w:r>
              <w:t>Battery type / capacity (if hybrid)</w:t>
            </w:r>
          </w:p>
        </w:tc>
        <w:tc>
          <w:tcPr>
            <w:tcW w:w="2552" w:type="dxa"/>
          </w:tcPr>
          <w:p w14:paraId="4679B417" w14:textId="62279796" w:rsidR="0064318C" w:rsidRPr="00117D0F" w:rsidRDefault="0064318C" w:rsidP="0064318C">
            <w:pPr>
              <w:rPr>
                <w:b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5FEA089" w14:textId="13A3DE84" w:rsidR="0064318C" w:rsidRDefault="0064318C" w:rsidP="0064318C"/>
        </w:tc>
      </w:tr>
      <w:tr w:rsidR="0064318C" w14:paraId="41EACC80" w14:textId="77777777" w:rsidTr="0002556C">
        <w:tc>
          <w:tcPr>
            <w:tcW w:w="3544" w:type="dxa"/>
          </w:tcPr>
          <w:p w14:paraId="0F8DE0E7" w14:textId="281A09EB" w:rsidR="0064318C" w:rsidRDefault="0064318C" w:rsidP="0064318C">
            <w:r>
              <w:t>Displacement</w:t>
            </w:r>
          </w:p>
        </w:tc>
        <w:tc>
          <w:tcPr>
            <w:tcW w:w="2552" w:type="dxa"/>
          </w:tcPr>
          <w:p w14:paraId="50F9C879" w14:textId="2CB70B52" w:rsidR="0064318C" w:rsidRPr="00117D0F" w:rsidRDefault="0064318C" w:rsidP="0064318C">
            <w:pPr>
              <w:rPr>
                <w:b/>
              </w:rPr>
            </w:pPr>
            <w:r w:rsidRPr="00117D0F">
              <w:rPr>
                <w:b/>
              </w:rPr>
              <w:t>At least 1900cc</w:t>
            </w:r>
          </w:p>
        </w:tc>
        <w:tc>
          <w:tcPr>
            <w:tcW w:w="8505" w:type="dxa"/>
          </w:tcPr>
          <w:p w14:paraId="198C9989" w14:textId="0E45C98C" w:rsidR="0064318C" w:rsidRDefault="0064318C" w:rsidP="0064318C"/>
        </w:tc>
      </w:tr>
      <w:tr w:rsidR="0064318C" w14:paraId="2FC75CD3" w14:textId="77777777" w:rsidTr="0002556C">
        <w:tc>
          <w:tcPr>
            <w:tcW w:w="3544" w:type="dxa"/>
          </w:tcPr>
          <w:p w14:paraId="5666A3C9" w14:textId="7323B947" w:rsidR="0064318C" w:rsidRDefault="0064318C" w:rsidP="0064318C">
            <w:r>
              <w:t>Milage (fuel consumption) (kmpl)</w:t>
            </w:r>
          </w:p>
        </w:tc>
        <w:tc>
          <w:tcPr>
            <w:tcW w:w="2552" w:type="dxa"/>
          </w:tcPr>
          <w:p w14:paraId="3AA64703" w14:textId="1F56E8F8" w:rsidR="0064318C" w:rsidRPr="00117D0F" w:rsidRDefault="0064318C" w:rsidP="0064318C">
            <w:pPr>
              <w:rPr>
                <w:b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17FF14A3" w14:textId="1DF36743" w:rsidR="0064318C" w:rsidRDefault="0064318C" w:rsidP="0064318C"/>
        </w:tc>
      </w:tr>
      <w:tr w:rsidR="0064318C" w14:paraId="768F78A2" w14:textId="77777777" w:rsidTr="0002556C">
        <w:tc>
          <w:tcPr>
            <w:tcW w:w="3544" w:type="dxa"/>
          </w:tcPr>
          <w:p w14:paraId="2EC79AAF" w14:textId="6AC1521C" w:rsidR="0064318C" w:rsidRDefault="0064318C" w:rsidP="0064318C">
            <w:r>
              <w:t>Max. output (kW/rpm)</w:t>
            </w:r>
          </w:p>
        </w:tc>
        <w:tc>
          <w:tcPr>
            <w:tcW w:w="2552" w:type="dxa"/>
          </w:tcPr>
          <w:p w14:paraId="3A860900" w14:textId="23EF4A75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31422FF" w14:textId="760F302B" w:rsidR="0064318C" w:rsidRDefault="0064318C" w:rsidP="0064318C"/>
        </w:tc>
      </w:tr>
      <w:tr w:rsidR="0064318C" w14:paraId="562C3406" w14:textId="77777777" w:rsidTr="0002556C">
        <w:tc>
          <w:tcPr>
            <w:tcW w:w="3544" w:type="dxa"/>
          </w:tcPr>
          <w:p w14:paraId="6E899CCC" w14:textId="70C70FAC" w:rsidR="0064318C" w:rsidRPr="001F15BA" w:rsidRDefault="0064318C" w:rsidP="0064318C">
            <w:pPr>
              <w:rPr>
                <w:lang w:val="fr-CH"/>
              </w:rPr>
            </w:pPr>
            <w:r w:rsidRPr="001F15BA">
              <w:rPr>
                <w:lang w:val="fr-CH"/>
              </w:rPr>
              <w:t>Max. torque (N.m/</w:t>
            </w:r>
            <w:proofErr w:type="spellStart"/>
            <w:r w:rsidRPr="001F15BA">
              <w:rPr>
                <w:lang w:val="fr-CH"/>
              </w:rPr>
              <w:t>r</w:t>
            </w:r>
            <w:r>
              <w:rPr>
                <w:lang w:val="fr-CH"/>
              </w:rPr>
              <w:t>pm</w:t>
            </w:r>
            <w:proofErr w:type="spellEnd"/>
            <w:r>
              <w:rPr>
                <w:lang w:val="fr-CH"/>
              </w:rPr>
              <w:t>)</w:t>
            </w:r>
          </w:p>
        </w:tc>
        <w:tc>
          <w:tcPr>
            <w:tcW w:w="2552" w:type="dxa"/>
          </w:tcPr>
          <w:p w14:paraId="30513F5D" w14:textId="2E0832BC" w:rsidR="0064318C" w:rsidRPr="001F15BA" w:rsidRDefault="0064318C" w:rsidP="0064318C">
            <w:pPr>
              <w:rPr>
                <w:lang w:val="fr-CH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37F89300" w14:textId="163D1DAB" w:rsidR="0064318C" w:rsidRDefault="0064318C" w:rsidP="0064318C"/>
        </w:tc>
      </w:tr>
      <w:tr w:rsidR="0064318C" w:rsidRPr="00960AA2" w14:paraId="0E7B48F4" w14:textId="77777777" w:rsidTr="00DB6529">
        <w:tc>
          <w:tcPr>
            <w:tcW w:w="14601" w:type="dxa"/>
            <w:gridSpan w:val="3"/>
            <w:shd w:val="clear" w:color="auto" w:fill="CDD7D7" w:themeFill="background2"/>
          </w:tcPr>
          <w:p w14:paraId="2780AD0B" w14:textId="4306B01D" w:rsidR="0064318C" w:rsidRPr="00960AA2" w:rsidRDefault="0064318C" w:rsidP="0064318C">
            <w:pPr>
              <w:rPr>
                <w:b/>
                <w:bCs/>
              </w:rPr>
            </w:pPr>
            <w:r>
              <w:rPr>
                <w:b/>
                <w:bCs/>
              </w:rPr>
              <w:t>Steering, Suspension, Brakes, Wheels</w:t>
            </w:r>
          </w:p>
        </w:tc>
      </w:tr>
      <w:tr w:rsidR="0064318C" w14:paraId="57DD04EE" w14:textId="77777777" w:rsidTr="0002556C">
        <w:tc>
          <w:tcPr>
            <w:tcW w:w="3544" w:type="dxa"/>
          </w:tcPr>
          <w:p w14:paraId="0981A2DF" w14:textId="24B9B3C8" w:rsidR="0064318C" w:rsidRDefault="0064318C" w:rsidP="0064318C">
            <w:r>
              <w:t>Steering type</w:t>
            </w:r>
          </w:p>
        </w:tc>
        <w:tc>
          <w:tcPr>
            <w:tcW w:w="2552" w:type="dxa"/>
          </w:tcPr>
          <w:p w14:paraId="4D5202D4" w14:textId="0B8F3409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5E43533C" w14:textId="12621D80" w:rsidR="0064318C" w:rsidRDefault="0064318C" w:rsidP="0064318C"/>
        </w:tc>
      </w:tr>
      <w:tr w:rsidR="0064318C" w14:paraId="4F4A1B51" w14:textId="77777777" w:rsidTr="0002556C">
        <w:tc>
          <w:tcPr>
            <w:tcW w:w="3544" w:type="dxa"/>
          </w:tcPr>
          <w:p w14:paraId="60DA71C4" w14:textId="08D3F851" w:rsidR="0064318C" w:rsidRDefault="0064318C" w:rsidP="0064318C">
            <w:r>
              <w:t>Turning diameter</w:t>
            </w:r>
          </w:p>
        </w:tc>
        <w:tc>
          <w:tcPr>
            <w:tcW w:w="2552" w:type="dxa"/>
          </w:tcPr>
          <w:p w14:paraId="374B5A0D" w14:textId="0FCBF9AA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60CA6323" w14:textId="33B0014E" w:rsidR="0064318C" w:rsidRDefault="0064318C" w:rsidP="0064318C"/>
        </w:tc>
      </w:tr>
      <w:tr w:rsidR="0064318C" w14:paraId="436D52FB" w14:textId="77777777" w:rsidTr="0002556C">
        <w:tc>
          <w:tcPr>
            <w:tcW w:w="3544" w:type="dxa"/>
          </w:tcPr>
          <w:p w14:paraId="4171388F" w14:textId="140EAEEC" w:rsidR="0064318C" w:rsidRDefault="0064318C" w:rsidP="0064318C">
            <w:r>
              <w:t>Suspensions – Front</w:t>
            </w:r>
          </w:p>
        </w:tc>
        <w:tc>
          <w:tcPr>
            <w:tcW w:w="2552" w:type="dxa"/>
          </w:tcPr>
          <w:p w14:paraId="2F93ABC7" w14:textId="1F35B1AC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F31C55D" w14:textId="4F65C47D" w:rsidR="0064318C" w:rsidRDefault="0064318C" w:rsidP="0064318C"/>
        </w:tc>
      </w:tr>
      <w:tr w:rsidR="0064318C" w14:paraId="01D8150F" w14:textId="77777777" w:rsidTr="0002556C">
        <w:tc>
          <w:tcPr>
            <w:tcW w:w="3544" w:type="dxa"/>
          </w:tcPr>
          <w:p w14:paraId="0FC6BE46" w14:textId="1412A0E6" w:rsidR="0064318C" w:rsidRDefault="0064318C" w:rsidP="0064318C">
            <w:r>
              <w:t>Suspensions – Back</w:t>
            </w:r>
          </w:p>
        </w:tc>
        <w:tc>
          <w:tcPr>
            <w:tcW w:w="2552" w:type="dxa"/>
          </w:tcPr>
          <w:p w14:paraId="567E45F7" w14:textId="69EDCED3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54EF9F5" w14:textId="62929183" w:rsidR="0064318C" w:rsidRDefault="0064318C" w:rsidP="0064318C"/>
        </w:tc>
      </w:tr>
      <w:tr w:rsidR="0064318C" w14:paraId="26C6B5CC" w14:textId="77777777" w:rsidTr="0002556C">
        <w:tc>
          <w:tcPr>
            <w:tcW w:w="3544" w:type="dxa"/>
          </w:tcPr>
          <w:p w14:paraId="38083C3F" w14:textId="687D52CD" w:rsidR="0064318C" w:rsidRDefault="0064318C" w:rsidP="0064318C">
            <w:r>
              <w:t>Brakes – Front</w:t>
            </w:r>
          </w:p>
        </w:tc>
        <w:tc>
          <w:tcPr>
            <w:tcW w:w="2552" w:type="dxa"/>
          </w:tcPr>
          <w:p w14:paraId="2EFC086A" w14:textId="63246F75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15DBA7F2" w14:textId="236A2790" w:rsidR="0064318C" w:rsidRDefault="0064318C" w:rsidP="0064318C"/>
        </w:tc>
      </w:tr>
      <w:tr w:rsidR="0064318C" w14:paraId="7B344EB0" w14:textId="77777777" w:rsidTr="0002556C">
        <w:tc>
          <w:tcPr>
            <w:tcW w:w="3544" w:type="dxa"/>
          </w:tcPr>
          <w:p w14:paraId="470F02E9" w14:textId="77DE5328" w:rsidR="0064318C" w:rsidRDefault="0064318C" w:rsidP="0064318C">
            <w:r>
              <w:t>Brakes – Back</w:t>
            </w:r>
          </w:p>
        </w:tc>
        <w:tc>
          <w:tcPr>
            <w:tcW w:w="2552" w:type="dxa"/>
          </w:tcPr>
          <w:p w14:paraId="25EF6C5A" w14:textId="07D4D08C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6D1C8C03" w14:textId="277B1872" w:rsidR="0064318C" w:rsidRDefault="0064318C" w:rsidP="0064318C"/>
        </w:tc>
      </w:tr>
      <w:tr w:rsidR="0064318C" w14:paraId="2D306F3C" w14:textId="77777777" w:rsidTr="0002556C">
        <w:tc>
          <w:tcPr>
            <w:tcW w:w="3544" w:type="dxa"/>
          </w:tcPr>
          <w:p w14:paraId="155C3713" w14:textId="7A4580FA" w:rsidR="0064318C" w:rsidRDefault="0064318C" w:rsidP="0064318C">
            <w:r>
              <w:t>Wheel type</w:t>
            </w:r>
          </w:p>
        </w:tc>
        <w:tc>
          <w:tcPr>
            <w:tcW w:w="2552" w:type="dxa"/>
          </w:tcPr>
          <w:p w14:paraId="0DB981C3" w14:textId="0A5133B3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20B3CF9D" w14:textId="3A153F80" w:rsidR="0064318C" w:rsidRDefault="0064318C" w:rsidP="0064318C"/>
        </w:tc>
      </w:tr>
      <w:tr w:rsidR="0064318C" w14:paraId="7B9D1F61" w14:textId="77777777" w:rsidTr="0002556C">
        <w:tc>
          <w:tcPr>
            <w:tcW w:w="3544" w:type="dxa"/>
          </w:tcPr>
          <w:p w14:paraId="5340C522" w14:textId="64855BC8" w:rsidR="0064318C" w:rsidRDefault="0064318C" w:rsidP="0064318C">
            <w:r>
              <w:t>Wheel size</w:t>
            </w:r>
          </w:p>
        </w:tc>
        <w:tc>
          <w:tcPr>
            <w:tcW w:w="2552" w:type="dxa"/>
          </w:tcPr>
          <w:p w14:paraId="76D78E21" w14:textId="3D0F099E" w:rsidR="0064318C" w:rsidRPr="00824D8E" w:rsidRDefault="0064318C" w:rsidP="0064318C">
            <w:pPr>
              <w:rPr>
                <w:b/>
                <w:bCs/>
              </w:rPr>
            </w:pPr>
            <w:r w:rsidRPr="00824D8E">
              <w:rPr>
                <w:b/>
                <w:bCs/>
              </w:rPr>
              <w:t>At least 17in</w:t>
            </w:r>
          </w:p>
        </w:tc>
        <w:tc>
          <w:tcPr>
            <w:tcW w:w="8505" w:type="dxa"/>
          </w:tcPr>
          <w:p w14:paraId="46746D97" w14:textId="7BCFB6D7" w:rsidR="0064318C" w:rsidRDefault="0064318C" w:rsidP="0064318C"/>
        </w:tc>
      </w:tr>
      <w:tr w:rsidR="0064318C" w14:paraId="20409ED4" w14:textId="77777777" w:rsidTr="0002556C">
        <w:tc>
          <w:tcPr>
            <w:tcW w:w="3544" w:type="dxa"/>
          </w:tcPr>
          <w:p w14:paraId="244E125D" w14:textId="618C2617" w:rsidR="0064318C" w:rsidRDefault="0064318C" w:rsidP="0064318C">
            <w:r>
              <w:t>Tires (type, year)</w:t>
            </w:r>
          </w:p>
        </w:tc>
        <w:tc>
          <w:tcPr>
            <w:tcW w:w="2552" w:type="dxa"/>
          </w:tcPr>
          <w:p w14:paraId="62234E9A" w14:textId="6EF6EEA1" w:rsidR="0064318C" w:rsidRPr="00824D8E" w:rsidRDefault="0064318C" w:rsidP="0064318C">
            <w:pPr>
              <w:rPr>
                <w:b/>
                <w:bCs/>
              </w:rPr>
            </w:pPr>
            <w:r w:rsidRPr="00824D8E">
              <w:rPr>
                <w:b/>
                <w:bCs/>
              </w:rPr>
              <w:t xml:space="preserve">Same year </w:t>
            </w:r>
            <w:r w:rsidR="00BA36E4">
              <w:rPr>
                <w:b/>
                <w:bCs/>
              </w:rPr>
              <w:t xml:space="preserve">or newer than </w:t>
            </w:r>
            <w:r w:rsidRPr="00824D8E">
              <w:rPr>
                <w:b/>
                <w:bCs/>
              </w:rPr>
              <w:t>vehicle</w:t>
            </w:r>
          </w:p>
        </w:tc>
        <w:tc>
          <w:tcPr>
            <w:tcW w:w="8505" w:type="dxa"/>
          </w:tcPr>
          <w:p w14:paraId="7F8B5B75" w14:textId="05D7BA3A" w:rsidR="0064318C" w:rsidRDefault="0064318C" w:rsidP="0064318C"/>
        </w:tc>
      </w:tr>
      <w:tr w:rsidR="0064318C" w:rsidRPr="00960AA2" w14:paraId="3AE84313" w14:textId="77777777" w:rsidTr="00E44DAC">
        <w:tc>
          <w:tcPr>
            <w:tcW w:w="14601" w:type="dxa"/>
            <w:gridSpan w:val="3"/>
            <w:shd w:val="clear" w:color="auto" w:fill="CDD7D7" w:themeFill="background2"/>
          </w:tcPr>
          <w:p w14:paraId="120DEA75" w14:textId="37532FAB" w:rsidR="0064318C" w:rsidRPr="00960AA2" w:rsidRDefault="0064318C" w:rsidP="0064318C">
            <w:pPr>
              <w:rPr>
                <w:b/>
                <w:bCs/>
              </w:rPr>
            </w:pPr>
            <w:r>
              <w:rPr>
                <w:b/>
                <w:bCs/>
              </w:rPr>
              <w:t>Security Features</w:t>
            </w:r>
          </w:p>
        </w:tc>
      </w:tr>
      <w:tr w:rsidR="0064318C" w14:paraId="19D47676" w14:textId="77777777" w:rsidTr="0002556C">
        <w:tc>
          <w:tcPr>
            <w:tcW w:w="3544" w:type="dxa"/>
          </w:tcPr>
          <w:p w14:paraId="37828901" w14:textId="64BBBE65" w:rsidR="0064318C" w:rsidRDefault="0064318C" w:rsidP="0064318C">
            <w:r>
              <w:t>Airbags</w:t>
            </w:r>
          </w:p>
        </w:tc>
        <w:tc>
          <w:tcPr>
            <w:tcW w:w="2552" w:type="dxa"/>
          </w:tcPr>
          <w:p w14:paraId="25CEB64B" w14:textId="25192FE8" w:rsidR="0064318C" w:rsidRPr="0002556C" w:rsidRDefault="0064318C" w:rsidP="0064318C">
            <w:pPr>
              <w:rPr>
                <w:b/>
                <w:bCs/>
              </w:rPr>
            </w:pPr>
            <w:r w:rsidRPr="0002556C">
              <w:rPr>
                <w:b/>
                <w:bCs/>
              </w:rPr>
              <w:t>At least driver/passenger</w:t>
            </w:r>
          </w:p>
        </w:tc>
        <w:tc>
          <w:tcPr>
            <w:tcW w:w="8505" w:type="dxa"/>
          </w:tcPr>
          <w:p w14:paraId="0634274D" w14:textId="76CCB5F0" w:rsidR="0064318C" w:rsidRDefault="0064318C" w:rsidP="0064318C"/>
        </w:tc>
      </w:tr>
      <w:tr w:rsidR="0064318C" w14:paraId="7D8B8C75" w14:textId="77777777" w:rsidTr="0002556C">
        <w:tc>
          <w:tcPr>
            <w:tcW w:w="3544" w:type="dxa"/>
          </w:tcPr>
          <w:p w14:paraId="14212B97" w14:textId="29B3B83B" w:rsidR="0064318C" w:rsidRDefault="0064318C" w:rsidP="0064318C">
            <w:r>
              <w:t>Seat belts</w:t>
            </w:r>
          </w:p>
        </w:tc>
        <w:tc>
          <w:tcPr>
            <w:tcW w:w="2552" w:type="dxa"/>
          </w:tcPr>
          <w:p w14:paraId="5791FAF9" w14:textId="1DC96E5F" w:rsidR="0064318C" w:rsidRPr="00B304BF" w:rsidRDefault="0064318C" w:rsidP="0064318C">
            <w:pPr>
              <w:rPr>
                <w:b/>
                <w:bCs/>
              </w:rPr>
            </w:pPr>
            <w:r>
              <w:rPr>
                <w:b/>
                <w:bCs/>
              </w:rPr>
              <w:t>All passengers</w:t>
            </w:r>
          </w:p>
        </w:tc>
        <w:tc>
          <w:tcPr>
            <w:tcW w:w="8505" w:type="dxa"/>
          </w:tcPr>
          <w:p w14:paraId="1656085D" w14:textId="64CC54D6" w:rsidR="0064318C" w:rsidRDefault="0064318C" w:rsidP="0064318C"/>
        </w:tc>
      </w:tr>
      <w:tr w:rsidR="00F56732" w14:paraId="471977AB" w14:textId="77777777" w:rsidTr="002A6E21">
        <w:tc>
          <w:tcPr>
            <w:tcW w:w="3544" w:type="dxa"/>
          </w:tcPr>
          <w:p w14:paraId="0A7FE9FF" w14:textId="77777777" w:rsidR="00F56732" w:rsidRDefault="00F56732" w:rsidP="002A6E21">
            <w:r>
              <w:t>Seat belt warning (yes/no)</w:t>
            </w:r>
          </w:p>
        </w:tc>
        <w:tc>
          <w:tcPr>
            <w:tcW w:w="2552" w:type="dxa"/>
          </w:tcPr>
          <w:p w14:paraId="68409E2C" w14:textId="77777777" w:rsidR="00F56732" w:rsidRDefault="00F56732" w:rsidP="002A6E21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1200E337" w14:textId="618D7165" w:rsidR="00F56732" w:rsidRDefault="00F56732" w:rsidP="002A6E21"/>
        </w:tc>
      </w:tr>
      <w:tr w:rsidR="0064318C" w14:paraId="37D146A3" w14:textId="77777777" w:rsidTr="0002556C">
        <w:tc>
          <w:tcPr>
            <w:tcW w:w="3544" w:type="dxa"/>
          </w:tcPr>
          <w:p w14:paraId="5CC61EF4" w14:textId="1C56E3D7" w:rsidR="0064318C" w:rsidRDefault="00EA7477" w:rsidP="0064318C">
            <w:r>
              <w:t>ABS (</w:t>
            </w:r>
            <w:r w:rsidR="00A16095">
              <w:t>if yes: type</w:t>
            </w:r>
            <w:r>
              <w:t>)</w:t>
            </w:r>
          </w:p>
        </w:tc>
        <w:tc>
          <w:tcPr>
            <w:tcW w:w="2552" w:type="dxa"/>
          </w:tcPr>
          <w:p w14:paraId="379E4EFB" w14:textId="1704267D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F48D2F1" w14:textId="443F6BB3" w:rsidR="0064318C" w:rsidRDefault="0064318C" w:rsidP="0064318C"/>
        </w:tc>
      </w:tr>
      <w:tr w:rsidR="0064318C" w14:paraId="15F93365" w14:textId="77777777" w:rsidTr="0002556C">
        <w:tc>
          <w:tcPr>
            <w:tcW w:w="3544" w:type="dxa"/>
          </w:tcPr>
          <w:p w14:paraId="195E57B8" w14:textId="103B2EDA" w:rsidR="0064318C" w:rsidRDefault="000D7FEA" w:rsidP="0064318C">
            <w:r>
              <w:t>Electronic stability control (yes/no)</w:t>
            </w:r>
          </w:p>
        </w:tc>
        <w:tc>
          <w:tcPr>
            <w:tcW w:w="2552" w:type="dxa"/>
          </w:tcPr>
          <w:p w14:paraId="5357F51A" w14:textId="201A75A7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7062B651" w14:textId="1EDCD0A5" w:rsidR="0064318C" w:rsidRDefault="0064318C" w:rsidP="0064318C"/>
        </w:tc>
      </w:tr>
      <w:tr w:rsidR="0064318C" w14:paraId="7195A760" w14:textId="77777777" w:rsidTr="0002556C">
        <w:tc>
          <w:tcPr>
            <w:tcW w:w="3544" w:type="dxa"/>
          </w:tcPr>
          <w:p w14:paraId="0EC7223C" w14:textId="33E110F6" w:rsidR="0064318C" w:rsidRDefault="00C67FEC" w:rsidP="0064318C">
            <w:r>
              <w:t>Electronic</w:t>
            </w:r>
            <w:r w:rsidR="000C5A13">
              <w:t xml:space="preserve"> </w:t>
            </w:r>
            <w:r>
              <w:t>door</w:t>
            </w:r>
            <w:r w:rsidR="000C5A13">
              <w:t xml:space="preserve"> </w:t>
            </w:r>
            <w:r w:rsidR="00770C1B">
              <w:t>lock</w:t>
            </w:r>
            <w:r w:rsidR="000C5A13">
              <w:t xml:space="preserve"> (yes/no)</w:t>
            </w:r>
          </w:p>
        </w:tc>
        <w:tc>
          <w:tcPr>
            <w:tcW w:w="2552" w:type="dxa"/>
          </w:tcPr>
          <w:p w14:paraId="08792234" w14:textId="32203C7E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2A21E688" w14:textId="2953DF4F" w:rsidR="0064318C" w:rsidRDefault="0064318C" w:rsidP="0064318C"/>
        </w:tc>
      </w:tr>
      <w:tr w:rsidR="0064318C" w14:paraId="23F35539" w14:textId="77777777" w:rsidTr="0002556C">
        <w:tc>
          <w:tcPr>
            <w:tcW w:w="3544" w:type="dxa"/>
          </w:tcPr>
          <w:p w14:paraId="77868520" w14:textId="07EBC2AD" w:rsidR="0064318C" w:rsidRDefault="0081566E" w:rsidP="0064318C">
            <w:r>
              <w:lastRenderedPageBreak/>
              <w:t>Anti-theft system</w:t>
            </w:r>
          </w:p>
        </w:tc>
        <w:tc>
          <w:tcPr>
            <w:tcW w:w="2552" w:type="dxa"/>
          </w:tcPr>
          <w:p w14:paraId="7EAE0705" w14:textId="19BD89CA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75504852" w14:textId="1AE250FB" w:rsidR="0064318C" w:rsidRDefault="0064318C" w:rsidP="0064318C"/>
        </w:tc>
      </w:tr>
      <w:tr w:rsidR="0064318C" w14:paraId="7DA746EC" w14:textId="77777777" w:rsidTr="0002556C">
        <w:tc>
          <w:tcPr>
            <w:tcW w:w="3544" w:type="dxa"/>
          </w:tcPr>
          <w:p w14:paraId="0DBAD394" w14:textId="68888D63" w:rsidR="0064318C" w:rsidRDefault="00F72890" w:rsidP="0064318C">
            <w:r w:rsidRPr="00F72890">
              <w:t xml:space="preserve">Lane </w:t>
            </w:r>
            <w:r>
              <w:t>d</w:t>
            </w:r>
            <w:r w:rsidRPr="00F72890">
              <w:t xml:space="preserve">eparture </w:t>
            </w:r>
            <w:r>
              <w:t>w</w:t>
            </w:r>
            <w:r w:rsidRPr="00F72890">
              <w:t>arning</w:t>
            </w:r>
            <w:r>
              <w:t xml:space="preserve"> (yes/no)</w:t>
            </w:r>
          </w:p>
        </w:tc>
        <w:tc>
          <w:tcPr>
            <w:tcW w:w="2552" w:type="dxa"/>
          </w:tcPr>
          <w:p w14:paraId="53538073" w14:textId="175BBFF6" w:rsidR="0064318C" w:rsidRDefault="0064318C" w:rsidP="0064318C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57391A5" w14:textId="32A88B5E" w:rsidR="0064318C" w:rsidRDefault="0064318C" w:rsidP="0064318C"/>
        </w:tc>
      </w:tr>
      <w:tr w:rsidR="0081566E" w14:paraId="18543467" w14:textId="77777777" w:rsidTr="0002556C">
        <w:tc>
          <w:tcPr>
            <w:tcW w:w="3544" w:type="dxa"/>
          </w:tcPr>
          <w:p w14:paraId="07652AF1" w14:textId="171F7037" w:rsidR="0081566E" w:rsidRPr="00F72890" w:rsidRDefault="0081566E" w:rsidP="0081566E">
            <w:r>
              <w:t>Parking sensors or rear camera</w:t>
            </w:r>
          </w:p>
        </w:tc>
        <w:tc>
          <w:tcPr>
            <w:tcW w:w="2552" w:type="dxa"/>
          </w:tcPr>
          <w:p w14:paraId="4F2D083D" w14:textId="70802A58" w:rsidR="0081566E" w:rsidRPr="00B364E2" w:rsidRDefault="0081566E" w:rsidP="0081566E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DA1EED6" w14:textId="77777777" w:rsidR="0081566E" w:rsidRDefault="0081566E" w:rsidP="0081566E"/>
        </w:tc>
      </w:tr>
      <w:tr w:rsidR="0081566E" w:rsidRPr="00960AA2" w14:paraId="0A60399A" w14:textId="77777777" w:rsidTr="00E44DAC">
        <w:tc>
          <w:tcPr>
            <w:tcW w:w="14601" w:type="dxa"/>
            <w:gridSpan w:val="3"/>
            <w:shd w:val="clear" w:color="auto" w:fill="CDD7D7" w:themeFill="background2"/>
          </w:tcPr>
          <w:p w14:paraId="0F715896" w14:textId="118E9A80" w:rsidR="0081566E" w:rsidRPr="00960AA2" w:rsidRDefault="00094863" w:rsidP="0081566E">
            <w:pPr>
              <w:rPr>
                <w:b/>
                <w:bCs/>
              </w:rPr>
            </w:pPr>
            <w:r>
              <w:rPr>
                <w:b/>
                <w:bCs/>
              </w:rPr>
              <w:t>Interior</w:t>
            </w:r>
          </w:p>
        </w:tc>
      </w:tr>
      <w:tr w:rsidR="0081566E" w14:paraId="3CAB9982" w14:textId="77777777" w:rsidTr="0002556C">
        <w:tc>
          <w:tcPr>
            <w:tcW w:w="3544" w:type="dxa"/>
          </w:tcPr>
          <w:p w14:paraId="5D75A63C" w14:textId="314C3DC7" w:rsidR="0081566E" w:rsidRDefault="00094863" w:rsidP="0081566E">
            <w:r>
              <w:t>Airconditioning / Heating</w:t>
            </w:r>
          </w:p>
        </w:tc>
        <w:tc>
          <w:tcPr>
            <w:tcW w:w="2552" w:type="dxa"/>
          </w:tcPr>
          <w:p w14:paraId="05773C7E" w14:textId="752A294C" w:rsidR="0081566E" w:rsidRPr="00717691" w:rsidRDefault="00717691" w:rsidP="0081566E">
            <w:pPr>
              <w:rPr>
                <w:b/>
                <w:bCs/>
              </w:rPr>
            </w:pPr>
            <w:r w:rsidRPr="00717691">
              <w:rPr>
                <w:b/>
                <w:bCs/>
              </w:rPr>
              <w:t>Required</w:t>
            </w:r>
          </w:p>
        </w:tc>
        <w:tc>
          <w:tcPr>
            <w:tcW w:w="8505" w:type="dxa"/>
          </w:tcPr>
          <w:p w14:paraId="4A586871" w14:textId="33E8C3A2" w:rsidR="0081566E" w:rsidRDefault="0081566E" w:rsidP="0081566E"/>
        </w:tc>
      </w:tr>
      <w:tr w:rsidR="0081566E" w14:paraId="73C41A43" w14:textId="77777777" w:rsidTr="0002556C">
        <w:tc>
          <w:tcPr>
            <w:tcW w:w="3544" w:type="dxa"/>
          </w:tcPr>
          <w:p w14:paraId="18721447" w14:textId="3A1E5D8D" w:rsidR="0081566E" w:rsidRDefault="00641B51" w:rsidP="0081566E">
            <w:r>
              <w:t>Seat</w:t>
            </w:r>
            <w:r w:rsidR="00BA38C6">
              <w:t xml:space="preserve"> upholstery</w:t>
            </w:r>
          </w:p>
        </w:tc>
        <w:tc>
          <w:tcPr>
            <w:tcW w:w="2552" w:type="dxa"/>
          </w:tcPr>
          <w:p w14:paraId="6B809652" w14:textId="6ADF9F8B" w:rsidR="0081566E" w:rsidRDefault="0081566E" w:rsidP="0081566E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3F13C046" w14:textId="1C38D414" w:rsidR="0081566E" w:rsidRDefault="0081566E" w:rsidP="0081566E"/>
        </w:tc>
      </w:tr>
      <w:tr w:rsidR="007F709A" w:rsidRPr="00960AA2" w14:paraId="543B50E2" w14:textId="77777777" w:rsidTr="00E44DAC">
        <w:tc>
          <w:tcPr>
            <w:tcW w:w="14601" w:type="dxa"/>
            <w:gridSpan w:val="3"/>
            <w:shd w:val="clear" w:color="auto" w:fill="CDD7D7" w:themeFill="background2"/>
          </w:tcPr>
          <w:p w14:paraId="5A85A5ED" w14:textId="690419A1" w:rsidR="007F709A" w:rsidRPr="00960AA2" w:rsidRDefault="007F709A" w:rsidP="00E44DAC">
            <w:pPr>
              <w:rPr>
                <w:b/>
                <w:bCs/>
              </w:rPr>
            </w:pPr>
            <w:r>
              <w:rPr>
                <w:b/>
                <w:bCs/>
              </w:rPr>
              <w:t>Connectivity</w:t>
            </w:r>
          </w:p>
        </w:tc>
      </w:tr>
      <w:tr w:rsidR="0081566E" w14:paraId="5D924BF3" w14:textId="77777777" w:rsidTr="0002556C">
        <w:tc>
          <w:tcPr>
            <w:tcW w:w="3544" w:type="dxa"/>
          </w:tcPr>
          <w:p w14:paraId="71968BB8" w14:textId="1245F0B5" w:rsidR="0081566E" w:rsidRDefault="007F709A" w:rsidP="0081566E">
            <w:r>
              <w:t>FM/AM radio</w:t>
            </w:r>
          </w:p>
        </w:tc>
        <w:tc>
          <w:tcPr>
            <w:tcW w:w="2552" w:type="dxa"/>
          </w:tcPr>
          <w:p w14:paraId="377B004A" w14:textId="1FF89694" w:rsidR="0081566E" w:rsidRDefault="0081566E" w:rsidP="0081566E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4C6E6D6" w14:textId="6DC84EA0" w:rsidR="0081566E" w:rsidRDefault="0081566E" w:rsidP="0081566E"/>
        </w:tc>
      </w:tr>
      <w:tr w:rsidR="00592478" w14:paraId="4F77FD04" w14:textId="77777777" w:rsidTr="0002556C">
        <w:tc>
          <w:tcPr>
            <w:tcW w:w="3544" w:type="dxa"/>
          </w:tcPr>
          <w:p w14:paraId="3363C883" w14:textId="5619AE39" w:rsidR="00592478" w:rsidRDefault="00592478" w:rsidP="0081566E">
            <w:r>
              <w:t>CD / MP3 player</w:t>
            </w:r>
          </w:p>
        </w:tc>
        <w:tc>
          <w:tcPr>
            <w:tcW w:w="2552" w:type="dxa"/>
          </w:tcPr>
          <w:p w14:paraId="16101532" w14:textId="03D9D672" w:rsidR="00592478" w:rsidRPr="00B364E2" w:rsidRDefault="00592478" w:rsidP="0081566E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209DD35" w14:textId="77777777" w:rsidR="00592478" w:rsidRDefault="00592478" w:rsidP="0081566E"/>
        </w:tc>
      </w:tr>
      <w:tr w:rsidR="0081566E" w14:paraId="2E3B973E" w14:textId="77777777" w:rsidTr="0002556C">
        <w:tc>
          <w:tcPr>
            <w:tcW w:w="3544" w:type="dxa"/>
          </w:tcPr>
          <w:p w14:paraId="24542CA0" w14:textId="64D15987" w:rsidR="0081566E" w:rsidRDefault="007F709A" w:rsidP="0081566E">
            <w:r>
              <w:t>Bluetooth, USB</w:t>
            </w:r>
          </w:p>
        </w:tc>
        <w:tc>
          <w:tcPr>
            <w:tcW w:w="2552" w:type="dxa"/>
          </w:tcPr>
          <w:p w14:paraId="4C40C613" w14:textId="1EB561A4" w:rsidR="0081566E" w:rsidRDefault="0081566E" w:rsidP="0081566E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6BFB9979" w14:textId="77777777" w:rsidR="0081566E" w:rsidRDefault="0081566E" w:rsidP="0081566E"/>
        </w:tc>
      </w:tr>
      <w:tr w:rsidR="0081566E" w14:paraId="4ADAD9AE" w14:textId="77777777" w:rsidTr="0002556C">
        <w:tc>
          <w:tcPr>
            <w:tcW w:w="3544" w:type="dxa"/>
          </w:tcPr>
          <w:p w14:paraId="330C432F" w14:textId="0E3BFD56" w:rsidR="0081566E" w:rsidRDefault="00592478" w:rsidP="0081566E">
            <w:r>
              <w:t>Auxiliary input</w:t>
            </w:r>
          </w:p>
        </w:tc>
        <w:tc>
          <w:tcPr>
            <w:tcW w:w="2552" w:type="dxa"/>
          </w:tcPr>
          <w:p w14:paraId="787A232F" w14:textId="2F6F9B0F" w:rsidR="0081566E" w:rsidRDefault="0081566E" w:rsidP="0081566E"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00A4BC5D" w14:textId="77777777" w:rsidR="0081566E" w:rsidRDefault="0081566E" w:rsidP="0081566E"/>
        </w:tc>
      </w:tr>
      <w:tr w:rsidR="00592478" w14:paraId="3A58C55F" w14:textId="77777777" w:rsidTr="0002556C">
        <w:tc>
          <w:tcPr>
            <w:tcW w:w="3544" w:type="dxa"/>
          </w:tcPr>
          <w:p w14:paraId="15990A75" w14:textId="2A6E9885" w:rsidR="00592478" w:rsidRDefault="00592478" w:rsidP="0081566E">
            <w:r>
              <w:t>Speakers</w:t>
            </w:r>
          </w:p>
        </w:tc>
        <w:tc>
          <w:tcPr>
            <w:tcW w:w="2552" w:type="dxa"/>
          </w:tcPr>
          <w:p w14:paraId="2B32DD02" w14:textId="57047AE6" w:rsidR="00592478" w:rsidRPr="00B364E2" w:rsidRDefault="00592478" w:rsidP="0081566E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59555989" w14:textId="77777777" w:rsidR="00592478" w:rsidRDefault="00592478" w:rsidP="0081566E"/>
        </w:tc>
      </w:tr>
      <w:tr w:rsidR="005D2924" w14:paraId="2E387142" w14:textId="77777777" w:rsidTr="0002556C">
        <w:tc>
          <w:tcPr>
            <w:tcW w:w="3544" w:type="dxa"/>
          </w:tcPr>
          <w:p w14:paraId="7983FE62" w14:textId="0A92E2BE" w:rsidR="005D2924" w:rsidRDefault="005D2924" w:rsidP="0081566E">
            <w:r>
              <w:t>Voice command</w:t>
            </w:r>
          </w:p>
        </w:tc>
        <w:tc>
          <w:tcPr>
            <w:tcW w:w="2552" w:type="dxa"/>
          </w:tcPr>
          <w:p w14:paraId="57C2E2C5" w14:textId="40114873" w:rsidR="005D2924" w:rsidRPr="00B364E2" w:rsidRDefault="005D2924" w:rsidP="0081566E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6A82926E" w14:textId="77777777" w:rsidR="005D2924" w:rsidRDefault="005D2924" w:rsidP="0081566E"/>
        </w:tc>
      </w:tr>
      <w:tr w:rsidR="00A77F30" w:rsidRPr="00960AA2" w14:paraId="0BDB2321" w14:textId="77777777" w:rsidTr="00E44DAC">
        <w:tc>
          <w:tcPr>
            <w:tcW w:w="14601" w:type="dxa"/>
            <w:gridSpan w:val="3"/>
            <w:shd w:val="clear" w:color="auto" w:fill="CDD7D7" w:themeFill="background2"/>
          </w:tcPr>
          <w:p w14:paraId="05438F3F" w14:textId="6C926B3F" w:rsidR="00A77F30" w:rsidRPr="00960AA2" w:rsidRDefault="00A77F30" w:rsidP="00E44DAC">
            <w:pPr>
              <w:rPr>
                <w:b/>
                <w:bCs/>
              </w:rPr>
            </w:pPr>
            <w:r>
              <w:rPr>
                <w:b/>
                <w:bCs/>
              </w:rPr>
              <w:t>Warranty</w:t>
            </w:r>
            <w:r w:rsidR="007B330B">
              <w:rPr>
                <w:b/>
                <w:bCs/>
              </w:rPr>
              <w:t xml:space="preserve"> and After-Sales</w:t>
            </w:r>
            <w:r w:rsidR="002802CB">
              <w:rPr>
                <w:b/>
                <w:bCs/>
              </w:rPr>
              <w:t xml:space="preserve"> Service</w:t>
            </w:r>
          </w:p>
        </w:tc>
      </w:tr>
      <w:tr w:rsidR="0065462C" w14:paraId="5654DD46" w14:textId="77777777" w:rsidTr="0002556C">
        <w:tc>
          <w:tcPr>
            <w:tcW w:w="3544" w:type="dxa"/>
          </w:tcPr>
          <w:p w14:paraId="1E251CAA" w14:textId="31FD7E2E" w:rsidR="0065462C" w:rsidRDefault="0065462C" w:rsidP="0065462C">
            <w:r>
              <w:t>Milage or years</w:t>
            </w:r>
          </w:p>
        </w:tc>
        <w:tc>
          <w:tcPr>
            <w:tcW w:w="2552" w:type="dxa"/>
          </w:tcPr>
          <w:p w14:paraId="10C96EF7" w14:textId="2CA0B34C" w:rsidR="0065462C" w:rsidRPr="00B364E2" w:rsidRDefault="0065462C" w:rsidP="0065462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1AB2BEF8" w14:textId="77777777" w:rsidR="0065462C" w:rsidRDefault="0065462C" w:rsidP="0065462C"/>
        </w:tc>
      </w:tr>
      <w:tr w:rsidR="0065462C" w14:paraId="2AFC3FD9" w14:textId="77777777" w:rsidTr="0002556C">
        <w:tc>
          <w:tcPr>
            <w:tcW w:w="3544" w:type="dxa"/>
          </w:tcPr>
          <w:p w14:paraId="01AB2BE7" w14:textId="7FB64B41" w:rsidR="0065462C" w:rsidRDefault="0065462C" w:rsidP="0065462C">
            <w:r>
              <w:t>Service</w:t>
            </w:r>
            <w:r w:rsidR="00E829CD">
              <w:t xml:space="preserve"> guarantee</w:t>
            </w:r>
          </w:p>
        </w:tc>
        <w:tc>
          <w:tcPr>
            <w:tcW w:w="2552" w:type="dxa"/>
          </w:tcPr>
          <w:p w14:paraId="1EBFE708" w14:textId="5A1E43D2" w:rsidR="0065462C" w:rsidRPr="00B364E2" w:rsidRDefault="0065462C" w:rsidP="0065462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430ED488" w14:textId="77777777" w:rsidR="0065462C" w:rsidRDefault="0065462C" w:rsidP="0065462C"/>
        </w:tc>
      </w:tr>
      <w:tr w:rsidR="002802CB" w14:paraId="68A7E7FB" w14:textId="77777777" w:rsidTr="0002556C">
        <w:tc>
          <w:tcPr>
            <w:tcW w:w="3544" w:type="dxa"/>
          </w:tcPr>
          <w:p w14:paraId="3D11BC6C" w14:textId="10D4211A" w:rsidR="002802CB" w:rsidRDefault="002802CB" w:rsidP="0065462C">
            <w:r>
              <w:t>Other After-sales services</w:t>
            </w:r>
          </w:p>
        </w:tc>
        <w:tc>
          <w:tcPr>
            <w:tcW w:w="2552" w:type="dxa"/>
          </w:tcPr>
          <w:p w14:paraId="6C765E96" w14:textId="28CF4017" w:rsidR="002802CB" w:rsidRPr="00B364E2" w:rsidRDefault="002802CB" w:rsidP="0065462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14179B27" w14:textId="77777777" w:rsidR="002802CB" w:rsidRDefault="002802CB" w:rsidP="0065462C"/>
        </w:tc>
      </w:tr>
      <w:tr w:rsidR="00910562" w:rsidRPr="00960AA2" w14:paraId="7037EEA9" w14:textId="77777777" w:rsidTr="00E44DAC">
        <w:tc>
          <w:tcPr>
            <w:tcW w:w="14601" w:type="dxa"/>
            <w:gridSpan w:val="3"/>
            <w:shd w:val="clear" w:color="auto" w:fill="CDD7D7" w:themeFill="background2"/>
          </w:tcPr>
          <w:p w14:paraId="74DD7E01" w14:textId="671BBE25" w:rsidR="00910562" w:rsidRPr="00C648A6" w:rsidRDefault="00910562" w:rsidP="00E44DAC">
            <w:pPr>
              <w:rPr>
                <w:b/>
              </w:rPr>
            </w:pPr>
            <w:r w:rsidRPr="00C648A6">
              <w:rPr>
                <w:b/>
              </w:rPr>
              <w:t>Other features</w:t>
            </w:r>
          </w:p>
        </w:tc>
      </w:tr>
      <w:tr w:rsidR="00C648A6" w14:paraId="10015806" w14:textId="77777777" w:rsidTr="0002556C">
        <w:tc>
          <w:tcPr>
            <w:tcW w:w="3544" w:type="dxa"/>
          </w:tcPr>
          <w:p w14:paraId="39F7935E" w14:textId="07F87402" w:rsidR="00C648A6" w:rsidRDefault="00C648A6" w:rsidP="0065462C">
            <w:r>
              <w:t>Bumpers</w:t>
            </w:r>
          </w:p>
        </w:tc>
        <w:tc>
          <w:tcPr>
            <w:tcW w:w="2552" w:type="dxa"/>
          </w:tcPr>
          <w:p w14:paraId="69DD5E2E" w14:textId="407790FF" w:rsidR="00C648A6" w:rsidRPr="00C648A6" w:rsidRDefault="008070A3" w:rsidP="0065462C">
            <w:pPr>
              <w:rPr>
                <w:b/>
              </w:rPr>
            </w:pPr>
            <w:r>
              <w:rPr>
                <w:b/>
              </w:rPr>
              <w:t xml:space="preserve">Steel </w:t>
            </w:r>
            <w:r w:rsidR="00C648A6" w:rsidRPr="00C648A6">
              <w:rPr>
                <w:b/>
              </w:rPr>
              <w:t>bumpers front and rear</w:t>
            </w:r>
          </w:p>
        </w:tc>
        <w:tc>
          <w:tcPr>
            <w:tcW w:w="8505" w:type="dxa"/>
          </w:tcPr>
          <w:p w14:paraId="6C72ED2A" w14:textId="77777777" w:rsidR="00C648A6" w:rsidRDefault="00C648A6" w:rsidP="0065462C"/>
        </w:tc>
      </w:tr>
      <w:tr w:rsidR="0065462C" w14:paraId="35699FDA" w14:textId="77777777" w:rsidTr="0002556C">
        <w:tc>
          <w:tcPr>
            <w:tcW w:w="3544" w:type="dxa"/>
          </w:tcPr>
          <w:p w14:paraId="3C566132" w14:textId="74A593E3" w:rsidR="00404E72" w:rsidRDefault="00404E72" w:rsidP="00404E72">
            <w:r>
              <w:t>A</w:t>
            </w:r>
            <w:r w:rsidR="00910562">
              <w:t xml:space="preserve">ny </w:t>
            </w:r>
            <w:r w:rsidR="00B95559">
              <w:t xml:space="preserve">other </w:t>
            </w:r>
            <w:r w:rsidR="00B74041">
              <w:t xml:space="preserve">standard features and/or add-on features the bidder can provide, </w:t>
            </w:r>
            <w:r>
              <w:t>e</w:t>
            </w:r>
            <w:r w:rsidR="00B74041">
              <w:t>.g.:</w:t>
            </w:r>
            <w:r>
              <w:t xml:space="preserve"> </w:t>
            </w:r>
          </w:p>
          <w:p w14:paraId="5A1D0515" w14:textId="5994CBAC" w:rsidR="00B74041" w:rsidRDefault="00C673E8" w:rsidP="00404E72">
            <w:r w:rsidRPr="00C673E8">
              <w:t>Cruise Control, Keyless Entry, Parking Aid, Rain Sensing Wipers, Power Folding Mirrors, Power windows, Power Steering, Keyless Start</w:t>
            </w:r>
            <w:r w:rsidR="0095448D">
              <w:t xml:space="preserve">, GPS navigation system, </w:t>
            </w:r>
            <w:r w:rsidR="00755E97">
              <w:t>climate control etc.</w:t>
            </w:r>
          </w:p>
        </w:tc>
        <w:tc>
          <w:tcPr>
            <w:tcW w:w="2552" w:type="dxa"/>
          </w:tcPr>
          <w:p w14:paraId="2658DDA8" w14:textId="626D05CD" w:rsidR="0065462C" w:rsidRPr="00B364E2" w:rsidRDefault="00910562" w:rsidP="0065462C">
            <w:pPr>
              <w:rPr>
                <w:color w:val="5D7575" w:themeColor="background2" w:themeShade="80"/>
              </w:rPr>
            </w:pPr>
            <w:r w:rsidRPr="00B364E2">
              <w:rPr>
                <w:color w:val="5D7575" w:themeColor="background2" w:themeShade="80"/>
              </w:rPr>
              <w:t>No minimum requirement</w:t>
            </w:r>
          </w:p>
        </w:tc>
        <w:tc>
          <w:tcPr>
            <w:tcW w:w="8505" w:type="dxa"/>
          </w:tcPr>
          <w:p w14:paraId="3A3C4681" w14:textId="77777777" w:rsidR="0065462C" w:rsidRDefault="0065462C" w:rsidP="0065462C"/>
        </w:tc>
      </w:tr>
      <w:tr w:rsidR="003E27C2" w:rsidRPr="00960AA2" w14:paraId="731B29DA" w14:textId="77777777" w:rsidTr="00E44DAC">
        <w:tc>
          <w:tcPr>
            <w:tcW w:w="14601" w:type="dxa"/>
            <w:gridSpan w:val="3"/>
            <w:shd w:val="clear" w:color="auto" w:fill="CDD7D7" w:themeFill="background2"/>
          </w:tcPr>
          <w:p w14:paraId="7D099161" w14:textId="338F6350" w:rsidR="003E27C2" w:rsidRPr="00960AA2" w:rsidRDefault="001F7614" w:rsidP="00E44DAC">
            <w:pPr>
              <w:rPr>
                <w:b/>
                <w:bCs/>
              </w:rPr>
            </w:pPr>
            <w:r>
              <w:rPr>
                <w:b/>
                <w:bCs/>
              </w:rPr>
              <w:t>External Ratings</w:t>
            </w:r>
          </w:p>
        </w:tc>
      </w:tr>
      <w:tr w:rsidR="003E27C2" w14:paraId="106E00CD" w14:textId="77777777" w:rsidTr="00E44DAC">
        <w:tc>
          <w:tcPr>
            <w:tcW w:w="3544" w:type="dxa"/>
          </w:tcPr>
          <w:p w14:paraId="42801AE9" w14:textId="04729402" w:rsidR="003E27C2" w:rsidRDefault="001F7614" w:rsidP="00E44DAC">
            <w:r>
              <w:lastRenderedPageBreak/>
              <w:t>EURO Emission standard</w:t>
            </w:r>
          </w:p>
        </w:tc>
        <w:tc>
          <w:tcPr>
            <w:tcW w:w="2552" w:type="dxa"/>
          </w:tcPr>
          <w:p w14:paraId="47953B94" w14:textId="001788D3" w:rsidR="003E27C2" w:rsidRPr="008A70C5" w:rsidRDefault="001F7614" w:rsidP="00E44DAC">
            <w:pPr>
              <w:rPr>
                <w:b/>
                <w:bCs/>
                <w:color w:val="5D7575" w:themeColor="background2" w:themeShade="80"/>
              </w:rPr>
            </w:pPr>
            <w:r w:rsidRPr="008A70C5">
              <w:rPr>
                <w:b/>
                <w:bCs/>
              </w:rPr>
              <w:t xml:space="preserve">At least EURO </w:t>
            </w:r>
            <w:r w:rsidR="00167A1E">
              <w:rPr>
                <w:b/>
                <w:bCs/>
              </w:rPr>
              <w:t>5</w:t>
            </w:r>
            <w:r w:rsidR="00291EC1">
              <w:rPr>
                <w:b/>
                <w:bCs/>
              </w:rPr>
              <w:t>b</w:t>
            </w:r>
          </w:p>
        </w:tc>
        <w:tc>
          <w:tcPr>
            <w:tcW w:w="8505" w:type="dxa"/>
          </w:tcPr>
          <w:p w14:paraId="431B7BED" w14:textId="77777777" w:rsidR="003E27C2" w:rsidRDefault="003E27C2" w:rsidP="00E44DAC"/>
        </w:tc>
      </w:tr>
      <w:tr w:rsidR="001F7614" w14:paraId="290E23ED" w14:textId="77777777" w:rsidTr="00E44DAC">
        <w:tc>
          <w:tcPr>
            <w:tcW w:w="3544" w:type="dxa"/>
          </w:tcPr>
          <w:p w14:paraId="646E9A41" w14:textId="5190532D" w:rsidR="001F7614" w:rsidRDefault="00120C9C" w:rsidP="00E44DAC">
            <w:r>
              <w:t>NCAP rating</w:t>
            </w:r>
            <w:r w:rsidR="00B71E9E">
              <w:t xml:space="preserve">: Please provide evidence that the model has been tested for security, e.g. by one of the following </w:t>
            </w:r>
            <w:r w:rsidR="00480110">
              <w:t>agencies:</w:t>
            </w:r>
            <w:r w:rsidR="000B26C1">
              <w:t xml:space="preserve"> </w:t>
            </w:r>
            <w:hyperlink r:id="rId10" w:history="1">
              <w:r w:rsidR="000B26C1" w:rsidRPr="000B26C1">
                <w:rPr>
                  <w:rStyle w:val="Hyperlink"/>
                </w:rPr>
                <w:t>Euro NCAP</w:t>
              </w:r>
            </w:hyperlink>
            <w:r w:rsidR="000B26C1">
              <w:t>,</w:t>
            </w:r>
            <w:r w:rsidR="00480110">
              <w:t xml:space="preserve"> </w:t>
            </w:r>
            <w:hyperlink r:id="rId11" w:history="1">
              <w:r w:rsidR="00480110" w:rsidRPr="00480110">
                <w:rPr>
                  <w:rStyle w:val="Hyperlink"/>
                </w:rPr>
                <w:t>NHTSA (US)</w:t>
              </w:r>
            </w:hyperlink>
            <w:r w:rsidR="000B26C1">
              <w:t xml:space="preserve">, </w:t>
            </w:r>
            <w:hyperlink r:id="rId12" w:history="1">
              <w:r w:rsidR="00496100" w:rsidRPr="00496100">
                <w:rPr>
                  <w:rStyle w:val="Hyperlink"/>
                </w:rPr>
                <w:t>ANCAP (Australia)</w:t>
              </w:r>
            </w:hyperlink>
            <w:r w:rsidR="00496100">
              <w:t xml:space="preserve">, </w:t>
            </w:r>
            <w:hyperlink r:id="rId13" w:history="1">
              <w:proofErr w:type="spellStart"/>
              <w:r w:rsidR="00F81D1D" w:rsidRPr="00F81D1D">
                <w:rPr>
                  <w:rStyle w:val="Hyperlink"/>
                </w:rPr>
                <w:t>Nasva</w:t>
              </w:r>
              <w:proofErr w:type="spellEnd"/>
              <w:r w:rsidR="00F81D1D" w:rsidRPr="00F81D1D">
                <w:rPr>
                  <w:rStyle w:val="Hyperlink"/>
                </w:rPr>
                <w:t xml:space="preserve"> (Japan)</w:t>
              </w:r>
            </w:hyperlink>
          </w:p>
        </w:tc>
        <w:tc>
          <w:tcPr>
            <w:tcW w:w="2552" w:type="dxa"/>
          </w:tcPr>
          <w:p w14:paraId="02208CE7" w14:textId="2CF9033D" w:rsidR="001F7614" w:rsidRPr="00496100" w:rsidRDefault="00496100" w:rsidP="00E44DAC">
            <w:pPr>
              <w:rPr>
                <w:b/>
                <w:bCs/>
                <w:color w:val="5D7575" w:themeColor="background2" w:themeShade="80"/>
              </w:rPr>
            </w:pPr>
            <w:r>
              <w:rPr>
                <w:b/>
                <w:bCs/>
              </w:rPr>
              <w:t>Must</w:t>
            </w:r>
            <w:r w:rsidR="00120C9C" w:rsidRPr="00496100">
              <w:rPr>
                <w:b/>
                <w:bCs/>
              </w:rPr>
              <w:t xml:space="preserve"> provide evidence</w:t>
            </w:r>
            <w:r>
              <w:rPr>
                <w:b/>
                <w:bCs/>
              </w:rPr>
              <w:t xml:space="preserve"> (link) to any of t</w:t>
            </w:r>
            <w:r w:rsidR="005D1887">
              <w:rPr>
                <w:b/>
                <w:bCs/>
              </w:rPr>
              <w:t>he mentioned test</w:t>
            </w:r>
            <w:r w:rsidR="007568CB">
              <w:rPr>
                <w:b/>
                <w:bCs/>
              </w:rPr>
              <w:t>ing</w:t>
            </w:r>
            <w:r w:rsidR="005D1887">
              <w:rPr>
                <w:b/>
                <w:bCs/>
              </w:rPr>
              <w:t xml:space="preserve"> sites</w:t>
            </w:r>
          </w:p>
        </w:tc>
        <w:tc>
          <w:tcPr>
            <w:tcW w:w="8505" w:type="dxa"/>
          </w:tcPr>
          <w:p w14:paraId="35CA32DD" w14:textId="77777777" w:rsidR="001F7614" w:rsidRDefault="001F7614" w:rsidP="00E44DAC"/>
        </w:tc>
      </w:tr>
    </w:tbl>
    <w:p w14:paraId="17AFF91D" w14:textId="77777777" w:rsidR="0043187A" w:rsidRDefault="0043187A" w:rsidP="0043187A"/>
    <w:p w14:paraId="1526CC3C" w14:textId="77777777" w:rsidR="0043187A" w:rsidRDefault="0043187A" w:rsidP="0043187A"/>
    <w:p w14:paraId="54F490D2" w14:textId="77777777" w:rsidR="0043187A" w:rsidRDefault="0043187A" w:rsidP="0043187A">
      <w:r>
        <w:t>Signature:</w:t>
      </w:r>
    </w:p>
    <w:p w14:paraId="4564A679" w14:textId="77777777" w:rsidR="0043187A" w:rsidRDefault="0043187A" w:rsidP="0043187A">
      <w:r>
        <w:t xml:space="preserve">Name: </w:t>
      </w:r>
    </w:p>
    <w:p w14:paraId="41535629" w14:textId="77777777" w:rsidR="0043187A" w:rsidRPr="00960AA2" w:rsidRDefault="0043187A" w:rsidP="0043187A">
      <w:r>
        <w:t>Designation:</w:t>
      </w:r>
    </w:p>
    <w:p w14:paraId="68E9B766" w14:textId="77777777" w:rsidR="0043187A" w:rsidRPr="00960AA2" w:rsidRDefault="0043187A" w:rsidP="00960AA2"/>
    <w:sectPr w:rsidR="0043187A" w:rsidRPr="00960AA2" w:rsidSect="00941AE0">
      <w:pgSz w:w="16838" w:h="11906" w:orient="landscape" w:code="9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BEBB5" w14:textId="77777777" w:rsidR="00941AE0" w:rsidRDefault="00941AE0" w:rsidP="00BA2D74">
      <w:r>
        <w:separator/>
      </w:r>
    </w:p>
  </w:endnote>
  <w:endnote w:type="continuationSeparator" w:id="0">
    <w:p w14:paraId="1A6C72AA" w14:textId="77777777" w:rsidR="00941AE0" w:rsidRDefault="00941AE0" w:rsidP="00BA2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E5420" w14:textId="77777777" w:rsidR="003C3832" w:rsidRPr="00CA77A5" w:rsidRDefault="004F620C" w:rsidP="00843A0A">
    <w:pPr>
      <w:pStyle w:val="Footer"/>
      <w:jc w:val="left"/>
    </w:pPr>
    <w:r w:rsidRPr="00CA77A5">
      <w:t>Helvetas</w:t>
    </w:r>
    <w:r w:rsidR="00053485">
      <w:t xml:space="preserve"> </w:t>
    </w:r>
    <w:r w:rsidR="006A3ABE">
      <w:t>Bangladesh</w:t>
    </w:r>
    <w:r w:rsidR="00CA77A5">
      <w:tab/>
    </w:r>
    <w:sdt>
      <w:sdtPr>
        <w:id w:val="-1818957905"/>
        <w:docPartObj>
          <w:docPartGallery w:val="Page Numbers (Bottom of Page)"/>
          <w:docPartUnique/>
        </w:docPartObj>
      </w:sdtPr>
      <w:sdtEndPr/>
      <w:sdtContent>
        <w:r w:rsidRPr="00CA77A5">
          <w:fldChar w:fldCharType="begin"/>
        </w:r>
        <w:r w:rsidRPr="00CA77A5">
          <w:instrText xml:space="preserve"> PAGE   \* MERGEFORMAT </w:instrText>
        </w:r>
        <w:r w:rsidRPr="00CA77A5">
          <w:fldChar w:fldCharType="separate"/>
        </w:r>
        <w:r w:rsidRPr="00CA77A5">
          <w:t>2</w:t>
        </w:r>
        <w:r w:rsidRPr="00CA77A5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3E1B" w14:textId="77777777" w:rsidR="00941AE0" w:rsidRDefault="00941AE0" w:rsidP="00BA2D74">
      <w:r>
        <w:separator/>
      </w:r>
    </w:p>
  </w:footnote>
  <w:footnote w:type="continuationSeparator" w:id="0">
    <w:p w14:paraId="36A6FAAD" w14:textId="77777777" w:rsidR="00941AE0" w:rsidRDefault="00941AE0" w:rsidP="00BA2D74">
      <w:r>
        <w:continuationSeparator/>
      </w:r>
    </w:p>
  </w:footnote>
  <w:footnote w:type="continuationNotice" w:id="1">
    <w:p w14:paraId="6F8F86A2" w14:textId="77777777" w:rsidR="00941AE0" w:rsidRDefault="00941AE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BB355" w14:textId="77777777" w:rsidR="005E5980" w:rsidRDefault="005E5980" w:rsidP="00BA2D74"/>
  <w:p w14:paraId="19FB8D89" w14:textId="77777777" w:rsidR="00F02F8A" w:rsidRDefault="00F02F8A" w:rsidP="00BA2D74"/>
  <w:p w14:paraId="62718973" w14:textId="77777777" w:rsidR="00C10AF2" w:rsidRDefault="00C10AF2" w:rsidP="00BA2D74"/>
  <w:p w14:paraId="38B2E1F6" w14:textId="77777777" w:rsidR="000D1722" w:rsidRDefault="000D1722" w:rsidP="00BA2D74">
    <w:r>
      <w:rPr>
        <w:noProof/>
      </w:rPr>
      <w:drawing>
        <wp:anchor distT="0" distB="0" distL="114300" distR="114300" simplePos="0" relativeHeight="251658240" behindDoc="0" locked="1" layoutInCell="1" allowOverlap="0" wp14:anchorId="07E7A490" wp14:editId="5CA0CDDA">
          <wp:simplePos x="0" y="0"/>
          <wp:positionH relativeFrom="page">
            <wp:posOffset>552450</wp:posOffset>
          </wp:positionH>
          <wp:positionV relativeFrom="page">
            <wp:posOffset>495300</wp:posOffset>
          </wp:positionV>
          <wp:extent cx="2065655" cy="546735"/>
          <wp:effectExtent l="0" t="0" r="0" b="5715"/>
          <wp:wrapSquare wrapText="bothSides"/>
          <wp:docPr id="10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54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E7406B"/>
    <w:multiLevelType w:val="multilevel"/>
    <w:tmpl w:val="053C1056"/>
    <w:styleLink w:val="ListNumbers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907"/>
        </w:tabs>
        <w:ind w:left="908" w:hanging="454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361"/>
        </w:tabs>
        <w:ind w:left="1362" w:hanging="454"/>
      </w:pPr>
      <w:rPr>
        <w:rFonts w:hint="default"/>
      </w:rPr>
    </w:lvl>
    <w:lvl w:ilvl="3">
      <w:start w:val="1"/>
      <w:numFmt w:val="decimal"/>
      <w:pStyle w:val="ListNumber4"/>
      <w:lvlText w:val="%4)"/>
      <w:lvlJc w:val="left"/>
      <w:pPr>
        <w:tabs>
          <w:tab w:val="num" w:pos="1814"/>
        </w:tabs>
        <w:ind w:left="1816" w:hanging="454"/>
      </w:pPr>
      <w:rPr>
        <w:rFonts w:hint="default"/>
      </w:rPr>
    </w:lvl>
    <w:lvl w:ilvl="4">
      <w:start w:val="1"/>
      <w:numFmt w:val="lowerLetter"/>
      <w:pStyle w:val="ListNumber5"/>
      <w:lvlText w:val="%5)"/>
      <w:lvlJc w:val="left"/>
      <w:pPr>
        <w:tabs>
          <w:tab w:val="num" w:pos="2268"/>
        </w:tabs>
        <w:ind w:left="2270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10"/>
        </w:tabs>
        <w:ind w:left="272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4"/>
        </w:tabs>
        <w:ind w:left="3178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632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72"/>
        </w:tabs>
        <w:ind w:left="4086" w:hanging="454"/>
      </w:pPr>
      <w:rPr>
        <w:rFonts w:ascii="Arial" w:hAnsi="Arial" w:hint="default"/>
        <w:b w:val="0"/>
        <w:i w:val="0"/>
        <w:sz w:val="21"/>
        <w:szCs w:val="21"/>
      </w:rPr>
    </w:lvl>
  </w:abstractNum>
  <w:abstractNum w:abstractNumId="2" w15:restartNumberingAfterBreak="0">
    <w:nsid w:val="13B11CF1"/>
    <w:multiLevelType w:val="multilevel"/>
    <w:tmpl w:val="13EEDFD8"/>
    <w:lvl w:ilvl="0">
      <w:start w:val="1"/>
      <w:numFmt w:val="decimal"/>
      <w:pStyle w:val="ListNumber"/>
      <w:lvlText w:val="%1."/>
      <w:lvlJc w:val="right"/>
      <w:pPr>
        <w:ind w:left="56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51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135" w:hanging="22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19" w:hanging="22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3" w:hanging="22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98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39" w:hanging="227"/>
      </w:pPr>
      <w:rPr>
        <w:rFonts w:hint="default"/>
      </w:rPr>
    </w:lvl>
  </w:abstractNum>
  <w:abstractNum w:abstractNumId="3" w15:restartNumberingAfterBreak="0">
    <w:nsid w:val="24503AD7"/>
    <w:multiLevelType w:val="hybridMultilevel"/>
    <w:tmpl w:val="EC1C8314"/>
    <w:lvl w:ilvl="0" w:tplc="5106E1E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5C39D9"/>
    <w:multiLevelType w:val="hybridMultilevel"/>
    <w:tmpl w:val="86D2908C"/>
    <w:lvl w:ilvl="0" w:tplc="0AE4512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50A02"/>
    <w:multiLevelType w:val="multilevel"/>
    <w:tmpl w:val="72F22FE6"/>
    <w:styleLink w:val="BulletPoint"/>
    <w:lvl w:ilvl="0">
      <w:start w:val="1"/>
      <w:numFmt w:val="bullet"/>
      <w:pStyle w:val="ListBullet"/>
      <w:lvlText w:val="•"/>
      <w:lvlJc w:val="left"/>
      <w:pPr>
        <w:ind w:left="568" w:hanging="284"/>
      </w:pPr>
      <w:rPr>
        <w:rFonts w:ascii="Arial" w:hAnsi="Arial" w:hint="default"/>
        <w:sz w:val="16"/>
      </w:rPr>
    </w:lvl>
    <w:lvl w:ilvl="1">
      <w:start w:val="1"/>
      <w:numFmt w:val="bullet"/>
      <w:pStyle w:val="ListBullet2"/>
      <w:lvlText w:val="•"/>
      <w:lvlJc w:val="left"/>
      <w:pPr>
        <w:ind w:left="852" w:hanging="284"/>
      </w:pPr>
      <w:rPr>
        <w:rFonts w:ascii="Arial" w:hAnsi="Arial" w:hint="default"/>
        <w:sz w:val="16"/>
      </w:rPr>
    </w:lvl>
    <w:lvl w:ilvl="2">
      <w:start w:val="1"/>
      <w:numFmt w:val="bullet"/>
      <w:pStyle w:val="ListBullet3"/>
      <w:lvlText w:val="•"/>
      <w:lvlJc w:val="left"/>
      <w:pPr>
        <w:ind w:left="1136" w:hanging="284"/>
      </w:pPr>
      <w:rPr>
        <w:rFonts w:ascii="Arial" w:hAnsi="Arial" w:hint="default"/>
        <w:sz w:val="16"/>
      </w:rPr>
    </w:lvl>
    <w:lvl w:ilvl="3">
      <w:start w:val="1"/>
      <w:numFmt w:val="bullet"/>
      <w:pStyle w:val="ListBullet4"/>
      <w:lvlText w:val="•"/>
      <w:lvlJc w:val="left"/>
      <w:pPr>
        <w:ind w:left="1420" w:hanging="284"/>
      </w:pPr>
      <w:rPr>
        <w:rFonts w:ascii="Arial" w:hAnsi="Arial" w:hint="default"/>
        <w:sz w:val="16"/>
      </w:rPr>
    </w:lvl>
    <w:lvl w:ilvl="4">
      <w:start w:val="1"/>
      <w:numFmt w:val="bullet"/>
      <w:pStyle w:val="ListBullet5"/>
      <w:lvlText w:val="•"/>
      <w:lvlJc w:val="left"/>
      <w:pPr>
        <w:ind w:left="1704" w:hanging="284"/>
      </w:pPr>
      <w:rPr>
        <w:rFonts w:ascii="Arial" w:hAnsi="Arial" w:hint="default"/>
        <w:sz w:val="16"/>
      </w:rPr>
    </w:lvl>
    <w:lvl w:ilvl="5">
      <w:start w:val="1"/>
      <w:numFmt w:val="bullet"/>
      <w:lvlText w:val="•"/>
      <w:lvlJc w:val="left"/>
      <w:pPr>
        <w:ind w:left="1985" w:hanging="281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2269" w:hanging="284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552" w:hanging="283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836" w:hanging="284"/>
      </w:pPr>
      <w:rPr>
        <w:rFonts w:ascii="Arial" w:hAnsi="Arial" w:hint="default"/>
      </w:rPr>
    </w:lvl>
  </w:abstractNum>
  <w:abstractNum w:abstractNumId="6" w15:restartNumberingAfterBreak="0">
    <w:nsid w:val="4B3F77BE"/>
    <w:multiLevelType w:val="multilevel"/>
    <w:tmpl w:val="A3EAF200"/>
    <w:lvl w:ilvl="0">
      <w:start w:val="1"/>
      <w:numFmt w:val="decimal"/>
      <w:pStyle w:val="Heading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hint="default"/>
      </w:rPr>
    </w:lvl>
  </w:abstractNum>
  <w:abstractNum w:abstractNumId="7" w15:restartNumberingAfterBreak="0">
    <w:nsid w:val="61C225BD"/>
    <w:multiLevelType w:val="multilevel"/>
    <w:tmpl w:val="4D68F6A2"/>
    <w:styleLink w:val="Contrat"/>
    <w:lvl w:ilvl="0">
      <w:start w:val="1"/>
      <w:numFmt w:val="decimal"/>
      <w:suff w:val="space"/>
      <w:lvlText w:val="Article %1."/>
      <w:lvlJc w:val="left"/>
      <w:pPr>
        <w:ind w:left="567" w:hanging="567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567" w:hanging="567"/>
      </w:pPr>
      <w:rPr>
        <w:rFonts w:hint="default"/>
      </w:rPr>
    </w:lvl>
  </w:abstractNum>
  <w:num w:numId="1" w16cid:durableId="156119478">
    <w:abstractNumId w:val="5"/>
  </w:num>
  <w:num w:numId="2" w16cid:durableId="140316881">
    <w:abstractNumId w:val="7"/>
  </w:num>
  <w:num w:numId="3" w16cid:durableId="1607880773">
    <w:abstractNumId w:val="1"/>
  </w:num>
  <w:num w:numId="4" w16cid:durableId="1484421125">
    <w:abstractNumId w:val="6"/>
  </w:num>
  <w:num w:numId="5" w16cid:durableId="372507471">
    <w:abstractNumId w:val="2"/>
  </w:num>
  <w:num w:numId="6" w16cid:durableId="1709261977">
    <w:abstractNumId w:val="1"/>
  </w:num>
  <w:num w:numId="7" w16cid:durableId="129977035">
    <w:abstractNumId w:val="4"/>
  </w:num>
  <w:num w:numId="8" w16cid:durableId="315956992">
    <w:abstractNumId w:val="5"/>
  </w:num>
  <w:num w:numId="9" w16cid:durableId="187529925">
    <w:abstractNumId w:val="3"/>
  </w:num>
  <w:num w:numId="10" w16cid:durableId="141199780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CH" w:vendorID="64" w:dllVersion="6" w:nlCheck="1" w:checkStyle="1"/>
  <w:activeWritingStyle w:appName="MSWord" w:lang="fr-CH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ocumentProtection w:edit="comments" w:enforcement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Y0tDQ0szC1MLY0NTJW0lEKTi0uzszPAymwqAUAUaEYzSwAAAA="/>
  </w:docVars>
  <w:rsids>
    <w:rsidRoot w:val="00F80315"/>
    <w:rsid w:val="000029D3"/>
    <w:rsid w:val="00002BE8"/>
    <w:rsid w:val="00003862"/>
    <w:rsid w:val="0000407F"/>
    <w:rsid w:val="000042AA"/>
    <w:rsid w:val="000069B9"/>
    <w:rsid w:val="000074D8"/>
    <w:rsid w:val="00012008"/>
    <w:rsid w:val="000138AD"/>
    <w:rsid w:val="00015ACD"/>
    <w:rsid w:val="00016FB0"/>
    <w:rsid w:val="00023FD9"/>
    <w:rsid w:val="0002556C"/>
    <w:rsid w:val="00025D23"/>
    <w:rsid w:val="00026904"/>
    <w:rsid w:val="00030984"/>
    <w:rsid w:val="00030B54"/>
    <w:rsid w:val="00033B6F"/>
    <w:rsid w:val="00033FFC"/>
    <w:rsid w:val="00034AE5"/>
    <w:rsid w:val="00035CE9"/>
    <w:rsid w:val="000370B9"/>
    <w:rsid w:val="0003716F"/>
    <w:rsid w:val="00041A33"/>
    <w:rsid w:val="00041D14"/>
    <w:rsid w:val="000421BE"/>
    <w:rsid w:val="00044FDA"/>
    <w:rsid w:val="000454B6"/>
    <w:rsid w:val="000508FE"/>
    <w:rsid w:val="00050FF8"/>
    <w:rsid w:val="00051495"/>
    <w:rsid w:val="00053485"/>
    <w:rsid w:val="0005374F"/>
    <w:rsid w:val="00055A83"/>
    <w:rsid w:val="00060CAA"/>
    <w:rsid w:val="0006301D"/>
    <w:rsid w:val="0006374A"/>
    <w:rsid w:val="0006444F"/>
    <w:rsid w:val="000673EA"/>
    <w:rsid w:val="000714C7"/>
    <w:rsid w:val="000728D7"/>
    <w:rsid w:val="0007484A"/>
    <w:rsid w:val="00077114"/>
    <w:rsid w:val="0008078B"/>
    <w:rsid w:val="000811AA"/>
    <w:rsid w:val="00083FEB"/>
    <w:rsid w:val="000845C9"/>
    <w:rsid w:val="00084FF0"/>
    <w:rsid w:val="00084FF8"/>
    <w:rsid w:val="00085193"/>
    <w:rsid w:val="00085330"/>
    <w:rsid w:val="00085D02"/>
    <w:rsid w:val="00087610"/>
    <w:rsid w:val="00087742"/>
    <w:rsid w:val="00087B42"/>
    <w:rsid w:val="00094863"/>
    <w:rsid w:val="00095010"/>
    <w:rsid w:val="00097292"/>
    <w:rsid w:val="00097352"/>
    <w:rsid w:val="000A02A1"/>
    <w:rsid w:val="000A17C6"/>
    <w:rsid w:val="000A1F82"/>
    <w:rsid w:val="000A258F"/>
    <w:rsid w:val="000A26FD"/>
    <w:rsid w:val="000A3CB2"/>
    <w:rsid w:val="000A5378"/>
    <w:rsid w:val="000A6297"/>
    <w:rsid w:val="000A6443"/>
    <w:rsid w:val="000B136C"/>
    <w:rsid w:val="000B1370"/>
    <w:rsid w:val="000B26C1"/>
    <w:rsid w:val="000B3B6D"/>
    <w:rsid w:val="000B4FE2"/>
    <w:rsid w:val="000C10A1"/>
    <w:rsid w:val="000C10B2"/>
    <w:rsid w:val="000C28AC"/>
    <w:rsid w:val="000C4378"/>
    <w:rsid w:val="000C4470"/>
    <w:rsid w:val="000C4526"/>
    <w:rsid w:val="000C5413"/>
    <w:rsid w:val="000C5A13"/>
    <w:rsid w:val="000C6B04"/>
    <w:rsid w:val="000D0087"/>
    <w:rsid w:val="000D1722"/>
    <w:rsid w:val="000D1750"/>
    <w:rsid w:val="000D180E"/>
    <w:rsid w:val="000D1F00"/>
    <w:rsid w:val="000D2CD8"/>
    <w:rsid w:val="000D7781"/>
    <w:rsid w:val="000D7FEA"/>
    <w:rsid w:val="000E05EF"/>
    <w:rsid w:val="000E15D4"/>
    <w:rsid w:val="000E2696"/>
    <w:rsid w:val="000E44A6"/>
    <w:rsid w:val="000E4932"/>
    <w:rsid w:val="000E5117"/>
    <w:rsid w:val="000E65EE"/>
    <w:rsid w:val="000E7F22"/>
    <w:rsid w:val="000F3B05"/>
    <w:rsid w:val="000F3D96"/>
    <w:rsid w:val="000F5CAD"/>
    <w:rsid w:val="000F7394"/>
    <w:rsid w:val="000F7CE5"/>
    <w:rsid w:val="00100B67"/>
    <w:rsid w:val="00101106"/>
    <w:rsid w:val="00103508"/>
    <w:rsid w:val="00103B4F"/>
    <w:rsid w:val="00106842"/>
    <w:rsid w:val="00106CB6"/>
    <w:rsid w:val="00107A03"/>
    <w:rsid w:val="00111487"/>
    <w:rsid w:val="001134EA"/>
    <w:rsid w:val="0011367D"/>
    <w:rsid w:val="001150B2"/>
    <w:rsid w:val="001151DF"/>
    <w:rsid w:val="001154C3"/>
    <w:rsid w:val="00117D0F"/>
    <w:rsid w:val="00120C9C"/>
    <w:rsid w:val="00122E97"/>
    <w:rsid w:val="00123459"/>
    <w:rsid w:val="0012362D"/>
    <w:rsid w:val="00127915"/>
    <w:rsid w:val="0013060D"/>
    <w:rsid w:val="0013137F"/>
    <w:rsid w:val="00131556"/>
    <w:rsid w:val="0013219C"/>
    <w:rsid w:val="00132CD7"/>
    <w:rsid w:val="00133339"/>
    <w:rsid w:val="001336F6"/>
    <w:rsid w:val="0013451F"/>
    <w:rsid w:val="0013480A"/>
    <w:rsid w:val="00134A11"/>
    <w:rsid w:val="00135333"/>
    <w:rsid w:val="00136455"/>
    <w:rsid w:val="00137580"/>
    <w:rsid w:val="001400CF"/>
    <w:rsid w:val="00140C11"/>
    <w:rsid w:val="001429E2"/>
    <w:rsid w:val="00142EAB"/>
    <w:rsid w:val="00145031"/>
    <w:rsid w:val="001454FF"/>
    <w:rsid w:val="00146601"/>
    <w:rsid w:val="00147968"/>
    <w:rsid w:val="001530C7"/>
    <w:rsid w:val="001547F2"/>
    <w:rsid w:val="00156BD2"/>
    <w:rsid w:val="001602C9"/>
    <w:rsid w:val="001610E7"/>
    <w:rsid w:val="001630D4"/>
    <w:rsid w:val="00164DC2"/>
    <w:rsid w:val="00165506"/>
    <w:rsid w:val="00167A1E"/>
    <w:rsid w:val="00167AA0"/>
    <w:rsid w:val="00170210"/>
    <w:rsid w:val="00170864"/>
    <w:rsid w:val="0017131E"/>
    <w:rsid w:val="00172A8C"/>
    <w:rsid w:val="0017376F"/>
    <w:rsid w:val="00174CCA"/>
    <w:rsid w:val="00175CB0"/>
    <w:rsid w:val="00175EF0"/>
    <w:rsid w:val="00176B9A"/>
    <w:rsid w:val="0018045B"/>
    <w:rsid w:val="001809F9"/>
    <w:rsid w:val="00180E35"/>
    <w:rsid w:val="001816C4"/>
    <w:rsid w:val="00185E6F"/>
    <w:rsid w:val="001866FF"/>
    <w:rsid w:val="00186CAB"/>
    <w:rsid w:val="00186CED"/>
    <w:rsid w:val="00191B8D"/>
    <w:rsid w:val="00193065"/>
    <w:rsid w:val="0019498B"/>
    <w:rsid w:val="001965B7"/>
    <w:rsid w:val="001A0E07"/>
    <w:rsid w:val="001A23F9"/>
    <w:rsid w:val="001A31AE"/>
    <w:rsid w:val="001A4ECB"/>
    <w:rsid w:val="001A5189"/>
    <w:rsid w:val="001A58B0"/>
    <w:rsid w:val="001A592E"/>
    <w:rsid w:val="001A6311"/>
    <w:rsid w:val="001A6826"/>
    <w:rsid w:val="001A7940"/>
    <w:rsid w:val="001B1A1F"/>
    <w:rsid w:val="001B2312"/>
    <w:rsid w:val="001B338D"/>
    <w:rsid w:val="001C033A"/>
    <w:rsid w:val="001C0C11"/>
    <w:rsid w:val="001C1540"/>
    <w:rsid w:val="001C196C"/>
    <w:rsid w:val="001C1A45"/>
    <w:rsid w:val="001C6358"/>
    <w:rsid w:val="001C69D2"/>
    <w:rsid w:val="001C7280"/>
    <w:rsid w:val="001D3570"/>
    <w:rsid w:val="001D38A2"/>
    <w:rsid w:val="001D3B9F"/>
    <w:rsid w:val="001D4A9D"/>
    <w:rsid w:val="001D4E9D"/>
    <w:rsid w:val="001D755E"/>
    <w:rsid w:val="001E2E44"/>
    <w:rsid w:val="001E33A9"/>
    <w:rsid w:val="001E37F7"/>
    <w:rsid w:val="001E47F8"/>
    <w:rsid w:val="001E4B69"/>
    <w:rsid w:val="001E5F13"/>
    <w:rsid w:val="001F0236"/>
    <w:rsid w:val="001F1123"/>
    <w:rsid w:val="001F13D0"/>
    <w:rsid w:val="001F15BA"/>
    <w:rsid w:val="001F3A2A"/>
    <w:rsid w:val="001F59FF"/>
    <w:rsid w:val="001F7614"/>
    <w:rsid w:val="001F7AAF"/>
    <w:rsid w:val="0020067F"/>
    <w:rsid w:val="00200BB2"/>
    <w:rsid w:val="002010B0"/>
    <w:rsid w:val="00204D5D"/>
    <w:rsid w:val="0020554E"/>
    <w:rsid w:val="00207DD4"/>
    <w:rsid w:val="00207E6E"/>
    <w:rsid w:val="002105C1"/>
    <w:rsid w:val="00210778"/>
    <w:rsid w:val="00210AC4"/>
    <w:rsid w:val="00212AA3"/>
    <w:rsid w:val="00212B3E"/>
    <w:rsid w:val="002144DC"/>
    <w:rsid w:val="00214D06"/>
    <w:rsid w:val="00214FC7"/>
    <w:rsid w:val="00216621"/>
    <w:rsid w:val="00222082"/>
    <w:rsid w:val="00222321"/>
    <w:rsid w:val="00222532"/>
    <w:rsid w:val="00222DE5"/>
    <w:rsid w:val="00224893"/>
    <w:rsid w:val="002252E9"/>
    <w:rsid w:val="00225FFC"/>
    <w:rsid w:val="0022673B"/>
    <w:rsid w:val="00226FC8"/>
    <w:rsid w:val="00230D34"/>
    <w:rsid w:val="002322FC"/>
    <w:rsid w:val="0023315D"/>
    <w:rsid w:val="002400F5"/>
    <w:rsid w:val="0024273A"/>
    <w:rsid w:val="0024302B"/>
    <w:rsid w:val="00243166"/>
    <w:rsid w:val="0024410E"/>
    <w:rsid w:val="002446A5"/>
    <w:rsid w:val="00244B7F"/>
    <w:rsid w:val="00245548"/>
    <w:rsid w:val="00245555"/>
    <w:rsid w:val="0024654D"/>
    <w:rsid w:val="002474DC"/>
    <w:rsid w:val="0025029A"/>
    <w:rsid w:val="002507C4"/>
    <w:rsid w:val="0025289D"/>
    <w:rsid w:val="00254A87"/>
    <w:rsid w:val="00255FA7"/>
    <w:rsid w:val="002573BF"/>
    <w:rsid w:val="0025788D"/>
    <w:rsid w:val="00257C37"/>
    <w:rsid w:val="00260251"/>
    <w:rsid w:val="002609BE"/>
    <w:rsid w:val="00262B25"/>
    <w:rsid w:val="00262C92"/>
    <w:rsid w:val="002650A0"/>
    <w:rsid w:val="00265BFC"/>
    <w:rsid w:val="00266F59"/>
    <w:rsid w:val="00267C0B"/>
    <w:rsid w:val="002701CA"/>
    <w:rsid w:val="00270267"/>
    <w:rsid w:val="00271E18"/>
    <w:rsid w:val="002748F1"/>
    <w:rsid w:val="002749C0"/>
    <w:rsid w:val="00274B4C"/>
    <w:rsid w:val="00274E90"/>
    <w:rsid w:val="002751CE"/>
    <w:rsid w:val="002752B4"/>
    <w:rsid w:val="0027563F"/>
    <w:rsid w:val="00277621"/>
    <w:rsid w:val="002802CB"/>
    <w:rsid w:val="00281FAB"/>
    <w:rsid w:val="002828E4"/>
    <w:rsid w:val="00283F95"/>
    <w:rsid w:val="002877CB"/>
    <w:rsid w:val="0029077C"/>
    <w:rsid w:val="00291EC1"/>
    <w:rsid w:val="00292A51"/>
    <w:rsid w:val="00296DBF"/>
    <w:rsid w:val="002A0D7C"/>
    <w:rsid w:val="002A10D0"/>
    <w:rsid w:val="002A2102"/>
    <w:rsid w:val="002A21B8"/>
    <w:rsid w:val="002A25D0"/>
    <w:rsid w:val="002A2A18"/>
    <w:rsid w:val="002A3409"/>
    <w:rsid w:val="002A611B"/>
    <w:rsid w:val="002A65C8"/>
    <w:rsid w:val="002A77C7"/>
    <w:rsid w:val="002A7A5C"/>
    <w:rsid w:val="002B4065"/>
    <w:rsid w:val="002B4FEC"/>
    <w:rsid w:val="002B5CEA"/>
    <w:rsid w:val="002B6E59"/>
    <w:rsid w:val="002C1B8B"/>
    <w:rsid w:val="002C2F5F"/>
    <w:rsid w:val="002C4E11"/>
    <w:rsid w:val="002C5AFB"/>
    <w:rsid w:val="002D08FC"/>
    <w:rsid w:val="002D14C9"/>
    <w:rsid w:val="002D1B2D"/>
    <w:rsid w:val="002D1DBC"/>
    <w:rsid w:val="002D3402"/>
    <w:rsid w:val="002D4783"/>
    <w:rsid w:val="002D534B"/>
    <w:rsid w:val="002D6E79"/>
    <w:rsid w:val="002E0261"/>
    <w:rsid w:val="002E0B19"/>
    <w:rsid w:val="002E1BF4"/>
    <w:rsid w:val="002E47DC"/>
    <w:rsid w:val="002E631E"/>
    <w:rsid w:val="002E65E6"/>
    <w:rsid w:val="002F375B"/>
    <w:rsid w:val="002F5EAD"/>
    <w:rsid w:val="002F625D"/>
    <w:rsid w:val="002F657E"/>
    <w:rsid w:val="002F6E7E"/>
    <w:rsid w:val="00300331"/>
    <w:rsid w:val="0030059C"/>
    <w:rsid w:val="00302D90"/>
    <w:rsid w:val="00302F86"/>
    <w:rsid w:val="00304DD8"/>
    <w:rsid w:val="00306356"/>
    <w:rsid w:val="003108C8"/>
    <w:rsid w:val="00310F39"/>
    <w:rsid w:val="00311448"/>
    <w:rsid w:val="00312EF8"/>
    <w:rsid w:val="00314107"/>
    <w:rsid w:val="00316630"/>
    <w:rsid w:val="0031719E"/>
    <w:rsid w:val="00317D92"/>
    <w:rsid w:val="003232A7"/>
    <w:rsid w:val="003279C8"/>
    <w:rsid w:val="00330D54"/>
    <w:rsid w:val="00333044"/>
    <w:rsid w:val="0033426E"/>
    <w:rsid w:val="00336DCA"/>
    <w:rsid w:val="003415EE"/>
    <w:rsid w:val="00347B90"/>
    <w:rsid w:val="00347D0D"/>
    <w:rsid w:val="00350F18"/>
    <w:rsid w:val="00355140"/>
    <w:rsid w:val="00355B97"/>
    <w:rsid w:val="003565AB"/>
    <w:rsid w:val="00357CFA"/>
    <w:rsid w:val="00360724"/>
    <w:rsid w:val="003607E6"/>
    <w:rsid w:val="00361F6A"/>
    <w:rsid w:val="00363849"/>
    <w:rsid w:val="003646EA"/>
    <w:rsid w:val="0036608F"/>
    <w:rsid w:val="003677AB"/>
    <w:rsid w:val="00374803"/>
    <w:rsid w:val="003767FA"/>
    <w:rsid w:val="003772E8"/>
    <w:rsid w:val="003773EB"/>
    <w:rsid w:val="0037779D"/>
    <w:rsid w:val="00380248"/>
    <w:rsid w:val="003820A0"/>
    <w:rsid w:val="00385477"/>
    <w:rsid w:val="0038580F"/>
    <w:rsid w:val="00386D4E"/>
    <w:rsid w:val="00387767"/>
    <w:rsid w:val="00390A0E"/>
    <w:rsid w:val="00390F66"/>
    <w:rsid w:val="00391778"/>
    <w:rsid w:val="00391A15"/>
    <w:rsid w:val="00391BCC"/>
    <w:rsid w:val="00392E30"/>
    <w:rsid w:val="003943EC"/>
    <w:rsid w:val="00396066"/>
    <w:rsid w:val="003A0DCF"/>
    <w:rsid w:val="003A2085"/>
    <w:rsid w:val="003A3EE2"/>
    <w:rsid w:val="003A4FBF"/>
    <w:rsid w:val="003A6959"/>
    <w:rsid w:val="003A6E18"/>
    <w:rsid w:val="003B0E6B"/>
    <w:rsid w:val="003B1307"/>
    <w:rsid w:val="003B526C"/>
    <w:rsid w:val="003B5767"/>
    <w:rsid w:val="003B683C"/>
    <w:rsid w:val="003B6DE0"/>
    <w:rsid w:val="003B74F5"/>
    <w:rsid w:val="003C3832"/>
    <w:rsid w:val="003C3B6F"/>
    <w:rsid w:val="003C4D06"/>
    <w:rsid w:val="003C680E"/>
    <w:rsid w:val="003C6A47"/>
    <w:rsid w:val="003C797C"/>
    <w:rsid w:val="003D062E"/>
    <w:rsid w:val="003D2C14"/>
    <w:rsid w:val="003D50B1"/>
    <w:rsid w:val="003D5112"/>
    <w:rsid w:val="003E2666"/>
    <w:rsid w:val="003E27C2"/>
    <w:rsid w:val="003E4372"/>
    <w:rsid w:val="003E4803"/>
    <w:rsid w:val="003E531F"/>
    <w:rsid w:val="003E6265"/>
    <w:rsid w:val="003F1D2E"/>
    <w:rsid w:val="003F2F29"/>
    <w:rsid w:val="003F7AB6"/>
    <w:rsid w:val="003F7AF5"/>
    <w:rsid w:val="00401513"/>
    <w:rsid w:val="004022B3"/>
    <w:rsid w:val="00403DF7"/>
    <w:rsid w:val="00404E72"/>
    <w:rsid w:val="00404FFE"/>
    <w:rsid w:val="00405571"/>
    <w:rsid w:val="0040628D"/>
    <w:rsid w:val="0040691F"/>
    <w:rsid w:val="00410919"/>
    <w:rsid w:val="004118AD"/>
    <w:rsid w:val="00415DF5"/>
    <w:rsid w:val="004207C7"/>
    <w:rsid w:val="00420FF2"/>
    <w:rsid w:val="0042316C"/>
    <w:rsid w:val="00423548"/>
    <w:rsid w:val="00423C6E"/>
    <w:rsid w:val="00424244"/>
    <w:rsid w:val="004254BD"/>
    <w:rsid w:val="004259F3"/>
    <w:rsid w:val="00426E02"/>
    <w:rsid w:val="004270C3"/>
    <w:rsid w:val="00427297"/>
    <w:rsid w:val="00430C7E"/>
    <w:rsid w:val="0043187A"/>
    <w:rsid w:val="00433F76"/>
    <w:rsid w:val="00434452"/>
    <w:rsid w:val="004347DE"/>
    <w:rsid w:val="00435BE5"/>
    <w:rsid w:val="00440F1A"/>
    <w:rsid w:val="00441DEB"/>
    <w:rsid w:val="00442B9B"/>
    <w:rsid w:val="0044396E"/>
    <w:rsid w:val="0044480B"/>
    <w:rsid w:val="00445BA9"/>
    <w:rsid w:val="00446219"/>
    <w:rsid w:val="0044673B"/>
    <w:rsid w:val="0044758E"/>
    <w:rsid w:val="0045108E"/>
    <w:rsid w:val="00454F31"/>
    <w:rsid w:val="00460526"/>
    <w:rsid w:val="00460EE4"/>
    <w:rsid w:val="004618F4"/>
    <w:rsid w:val="00462872"/>
    <w:rsid w:val="004630B8"/>
    <w:rsid w:val="00463305"/>
    <w:rsid w:val="0046368F"/>
    <w:rsid w:val="00465FDC"/>
    <w:rsid w:val="0046714D"/>
    <w:rsid w:val="00471AA2"/>
    <w:rsid w:val="004729DB"/>
    <w:rsid w:val="00473533"/>
    <w:rsid w:val="00477003"/>
    <w:rsid w:val="00480110"/>
    <w:rsid w:val="0048150E"/>
    <w:rsid w:val="004816CF"/>
    <w:rsid w:val="00483323"/>
    <w:rsid w:val="00483CEE"/>
    <w:rsid w:val="0048568F"/>
    <w:rsid w:val="00486209"/>
    <w:rsid w:val="00486A4C"/>
    <w:rsid w:val="0049102F"/>
    <w:rsid w:val="00492644"/>
    <w:rsid w:val="0049341F"/>
    <w:rsid w:val="00494B4A"/>
    <w:rsid w:val="00496100"/>
    <w:rsid w:val="00496DE5"/>
    <w:rsid w:val="00496F84"/>
    <w:rsid w:val="004A02FA"/>
    <w:rsid w:val="004A1213"/>
    <w:rsid w:val="004A1214"/>
    <w:rsid w:val="004A1E07"/>
    <w:rsid w:val="004A2298"/>
    <w:rsid w:val="004A3D51"/>
    <w:rsid w:val="004A4EC9"/>
    <w:rsid w:val="004A6032"/>
    <w:rsid w:val="004A6345"/>
    <w:rsid w:val="004A652B"/>
    <w:rsid w:val="004A7957"/>
    <w:rsid w:val="004A7C79"/>
    <w:rsid w:val="004B0644"/>
    <w:rsid w:val="004B102B"/>
    <w:rsid w:val="004B13D7"/>
    <w:rsid w:val="004B29E9"/>
    <w:rsid w:val="004B3F1B"/>
    <w:rsid w:val="004B4165"/>
    <w:rsid w:val="004B43E0"/>
    <w:rsid w:val="004B43EF"/>
    <w:rsid w:val="004B50FF"/>
    <w:rsid w:val="004C1431"/>
    <w:rsid w:val="004C320E"/>
    <w:rsid w:val="004D0847"/>
    <w:rsid w:val="004D1662"/>
    <w:rsid w:val="004D3DE4"/>
    <w:rsid w:val="004D5115"/>
    <w:rsid w:val="004D631D"/>
    <w:rsid w:val="004D6434"/>
    <w:rsid w:val="004D6A13"/>
    <w:rsid w:val="004D6C58"/>
    <w:rsid w:val="004E0930"/>
    <w:rsid w:val="004E2024"/>
    <w:rsid w:val="004E21E6"/>
    <w:rsid w:val="004E250B"/>
    <w:rsid w:val="004E2980"/>
    <w:rsid w:val="004E4386"/>
    <w:rsid w:val="004E4741"/>
    <w:rsid w:val="004E7969"/>
    <w:rsid w:val="004F0417"/>
    <w:rsid w:val="004F0839"/>
    <w:rsid w:val="004F2544"/>
    <w:rsid w:val="004F33E9"/>
    <w:rsid w:val="004F432B"/>
    <w:rsid w:val="004F6038"/>
    <w:rsid w:val="004F620C"/>
    <w:rsid w:val="004F7464"/>
    <w:rsid w:val="005021B1"/>
    <w:rsid w:val="0050222B"/>
    <w:rsid w:val="0050339D"/>
    <w:rsid w:val="00507430"/>
    <w:rsid w:val="005142F6"/>
    <w:rsid w:val="0051532F"/>
    <w:rsid w:val="00517BC0"/>
    <w:rsid w:val="00521598"/>
    <w:rsid w:val="0052183B"/>
    <w:rsid w:val="00525950"/>
    <w:rsid w:val="005306D1"/>
    <w:rsid w:val="00531998"/>
    <w:rsid w:val="0053533A"/>
    <w:rsid w:val="005355AF"/>
    <w:rsid w:val="00537396"/>
    <w:rsid w:val="005378E3"/>
    <w:rsid w:val="00537D35"/>
    <w:rsid w:val="005420BA"/>
    <w:rsid w:val="0054235F"/>
    <w:rsid w:val="0054283D"/>
    <w:rsid w:val="00547219"/>
    <w:rsid w:val="00550746"/>
    <w:rsid w:val="005517A8"/>
    <w:rsid w:val="005518FC"/>
    <w:rsid w:val="00551A8A"/>
    <w:rsid w:val="0055405E"/>
    <w:rsid w:val="00556D15"/>
    <w:rsid w:val="005602C4"/>
    <w:rsid w:val="00560A6C"/>
    <w:rsid w:val="00561A18"/>
    <w:rsid w:val="0056287E"/>
    <w:rsid w:val="005634E5"/>
    <w:rsid w:val="00564BAA"/>
    <w:rsid w:val="00565F16"/>
    <w:rsid w:val="00566FDC"/>
    <w:rsid w:val="0057046B"/>
    <w:rsid w:val="00571252"/>
    <w:rsid w:val="005719E3"/>
    <w:rsid w:val="00572574"/>
    <w:rsid w:val="00572BA9"/>
    <w:rsid w:val="005750D7"/>
    <w:rsid w:val="00575FC9"/>
    <w:rsid w:val="00581178"/>
    <w:rsid w:val="00584887"/>
    <w:rsid w:val="00584DF2"/>
    <w:rsid w:val="0058560E"/>
    <w:rsid w:val="005857DA"/>
    <w:rsid w:val="00585FC4"/>
    <w:rsid w:val="00592478"/>
    <w:rsid w:val="00593CC4"/>
    <w:rsid w:val="005961CC"/>
    <w:rsid w:val="00596313"/>
    <w:rsid w:val="005974F7"/>
    <w:rsid w:val="005A015C"/>
    <w:rsid w:val="005A0F36"/>
    <w:rsid w:val="005A249E"/>
    <w:rsid w:val="005A38F0"/>
    <w:rsid w:val="005A423E"/>
    <w:rsid w:val="005A45BC"/>
    <w:rsid w:val="005A506D"/>
    <w:rsid w:val="005A542C"/>
    <w:rsid w:val="005A75CA"/>
    <w:rsid w:val="005A7921"/>
    <w:rsid w:val="005A797C"/>
    <w:rsid w:val="005B0197"/>
    <w:rsid w:val="005B03E0"/>
    <w:rsid w:val="005B4D90"/>
    <w:rsid w:val="005B4E70"/>
    <w:rsid w:val="005B5DB7"/>
    <w:rsid w:val="005B73A4"/>
    <w:rsid w:val="005C1BDD"/>
    <w:rsid w:val="005C1C0E"/>
    <w:rsid w:val="005C2EEF"/>
    <w:rsid w:val="005C30C8"/>
    <w:rsid w:val="005C3645"/>
    <w:rsid w:val="005C3A37"/>
    <w:rsid w:val="005C3E96"/>
    <w:rsid w:val="005C64B6"/>
    <w:rsid w:val="005C668C"/>
    <w:rsid w:val="005C7DF3"/>
    <w:rsid w:val="005D0A47"/>
    <w:rsid w:val="005D1887"/>
    <w:rsid w:val="005D2924"/>
    <w:rsid w:val="005D49E7"/>
    <w:rsid w:val="005D5E83"/>
    <w:rsid w:val="005D6881"/>
    <w:rsid w:val="005D6B45"/>
    <w:rsid w:val="005D714E"/>
    <w:rsid w:val="005E0700"/>
    <w:rsid w:val="005E1C50"/>
    <w:rsid w:val="005E28C9"/>
    <w:rsid w:val="005E28E9"/>
    <w:rsid w:val="005E2FE1"/>
    <w:rsid w:val="005E5980"/>
    <w:rsid w:val="005E6D94"/>
    <w:rsid w:val="005F0D71"/>
    <w:rsid w:val="005F4599"/>
    <w:rsid w:val="005F4D33"/>
    <w:rsid w:val="00601C3E"/>
    <w:rsid w:val="0060296B"/>
    <w:rsid w:val="00603A79"/>
    <w:rsid w:val="00606588"/>
    <w:rsid w:val="00606F11"/>
    <w:rsid w:val="006117E0"/>
    <w:rsid w:val="00614062"/>
    <w:rsid w:val="00614DE8"/>
    <w:rsid w:val="0061549A"/>
    <w:rsid w:val="00615784"/>
    <w:rsid w:val="0061680A"/>
    <w:rsid w:val="00617691"/>
    <w:rsid w:val="00617C75"/>
    <w:rsid w:val="00620249"/>
    <w:rsid w:val="00622019"/>
    <w:rsid w:val="00624305"/>
    <w:rsid w:val="00624746"/>
    <w:rsid w:val="00626C06"/>
    <w:rsid w:val="006310D6"/>
    <w:rsid w:val="00631805"/>
    <w:rsid w:val="00633A1E"/>
    <w:rsid w:val="006343E0"/>
    <w:rsid w:val="00636F93"/>
    <w:rsid w:val="00641B51"/>
    <w:rsid w:val="00642680"/>
    <w:rsid w:val="00642A9A"/>
    <w:rsid w:val="0064318C"/>
    <w:rsid w:val="00644B13"/>
    <w:rsid w:val="00647732"/>
    <w:rsid w:val="006501E7"/>
    <w:rsid w:val="006508CE"/>
    <w:rsid w:val="00651109"/>
    <w:rsid w:val="00651495"/>
    <w:rsid w:val="0065462C"/>
    <w:rsid w:val="00654CAD"/>
    <w:rsid w:val="00656966"/>
    <w:rsid w:val="0066329E"/>
    <w:rsid w:val="0066435E"/>
    <w:rsid w:val="00664DFB"/>
    <w:rsid w:val="006652A2"/>
    <w:rsid w:val="00665749"/>
    <w:rsid w:val="00666BEA"/>
    <w:rsid w:val="00666F63"/>
    <w:rsid w:val="00667040"/>
    <w:rsid w:val="00667B12"/>
    <w:rsid w:val="00670561"/>
    <w:rsid w:val="00670994"/>
    <w:rsid w:val="006723D4"/>
    <w:rsid w:val="0067299B"/>
    <w:rsid w:val="00676773"/>
    <w:rsid w:val="00681B80"/>
    <w:rsid w:val="0068538E"/>
    <w:rsid w:val="00685B3F"/>
    <w:rsid w:val="006863CB"/>
    <w:rsid w:val="00690790"/>
    <w:rsid w:val="00692DFF"/>
    <w:rsid w:val="00694648"/>
    <w:rsid w:val="00694BE4"/>
    <w:rsid w:val="00695FF3"/>
    <w:rsid w:val="0069634F"/>
    <w:rsid w:val="0069671A"/>
    <w:rsid w:val="006978A3"/>
    <w:rsid w:val="006A0BAF"/>
    <w:rsid w:val="006A2F89"/>
    <w:rsid w:val="006A383A"/>
    <w:rsid w:val="006A38DF"/>
    <w:rsid w:val="006A3ABE"/>
    <w:rsid w:val="006B0E36"/>
    <w:rsid w:val="006B1EF4"/>
    <w:rsid w:val="006B3365"/>
    <w:rsid w:val="006B4D5B"/>
    <w:rsid w:val="006B56B3"/>
    <w:rsid w:val="006C0101"/>
    <w:rsid w:val="006C1910"/>
    <w:rsid w:val="006C498C"/>
    <w:rsid w:val="006C5CA4"/>
    <w:rsid w:val="006C65D1"/>
    <w:rsid w:val="006C7689"/>
    <w:rsid w:val="006D2486"/>
    <w:rsid w:val="006D438E"/>
    <w:rsid w:val="006D5023"/>
    <w:rsid w:val="006E13E5"/>
    <w:rsid w:val="006E167C"/>
    <w:rsid w:val="006E1C2D"/>
    <w:rsid w:val="006E214A"/>
    <w:rsid w:val="006E53A5"/>
    <w:rsid w:val="006E69DC"/>
    <w:rsid w:val="006E7FB5"/>
    <w:rsid w:val="006F287C"/>
    <w:rsid w:val="006F2BE7"/>
    <w:rsid w:val="006F31F3"/>
    <w:rsid w:val="006F3611"/>
    <w:rsid w:val="006F7AD2"/>
    <w:rsid w:val="007022B3"/>
    <w:rsid w:val="007025B8"/>
    <w:rsid w:val="00703E16"/>
    <w:rsid w:val="007043AE"/>
    <w:rsid w:val="00706B44"/>
    <w:rsid w:val="0071115F"/>
    <w:rsid w:val="00711BE3"/>
    <w:rsid w:val="007126D7"/>
    <w:rsid w:val="00712C47"/>
    <w:rsid w:val="007136C8"/>
    <w:rsid w:val="00714A22"/>
    <w:rsid w:val="00715654"/>
    <w:rsid w:val="007157C7"/>
    <w:rsid w:val="00715B6B"/>
    <w:rsid w:val="00716199"/>
    <w:rsid w:val="00717691"/>
    <w:rsid w:val="007206DE"/>
    <w:rsid w:val="00721436"/>
    <w:rsid w:val="00721886"/>
    <w:rsid w:val="00722506"/>
    <w:rsid w:val="00722E3E"/>
    <w:rsid w:val="00725C52"/>
    <w:rsid w:val="007301C1"/>
    <w:rsid w:val="007315F0"/>
    <w:rsid w:val="00731CB9"/>
    <w:rsid w:val="00731EF6"/>
    <w:rsid w:val="0073220C"/>
    <w:rsid w:val="00732846"/>
    <w:rsid w:val="00734092"/>
    <w:rsid w:val="00734A3F"/>
    <w:rsid w:val="0073594B"/>
    <w:rsid w:val="007400E9"/>
    <w:rsid w:val="00740341"/>
    <w:rsid w:val="007431BC"/>
    <w:rsid w:val="00743D21"/>
    <w:rsid w:val="007466B7"/>
    <w:rsid w:val="00747A26"/>
    <w:rsid w:val="00750F8C"/>
    <w:rsid w:val="00751841"/>
    <w:rsid w:val="00751ED3"/>
    <w:rsid w:val="00751EE2"/>
    <w:rsid w:val="0075377C"/>
    <w:rsid w:val="00755258"/>
    <w:rsid w:val="0075538F"/>
    <w:rsid w:val="00755E97"/>
    <w:rsid w:val="007568CB"/>
    <w:rsid w:val="00757CD6"/>
    <w:rsid w:val="0076000B"/>
    <w:rsid w:val="00760105"/>
    <w:rsid w:val="0076084E"/>
    <w:rsid w:val="00760BEB"/>
    <w:rsid w:val="00762F59"/>
    <w:rsid w:val="00765676"/>
    <w:rsid w:val="00770C1B"/>
    <w:rsid w:val="0077149C"/>
    <w:rsid w:val="00773270"/>
    <w:rsid w:val="0077387A"/>
    <w:rsid w:val="00773AC1"/>
    <w:rsid w:val="007755A3"/>
    <w:rsid w:val="007760CD"/>
    <w:rsid w:val="00777939"/>
    <w:rsid w:val="00780259"/>
    <w:rsid w:val="00780407"/>
    <w:rsid w:val="00781CAB"/>
    <w:rsid w:val="007829B6"/>
    <w:rsid w:val="007833AE"/>
    <w:rsid w:val="007842E7"/>
    <w:rsid w:val="007844D0"/>
    <w:rsid w:val="00784EDA"/>
    <w:rsid w:val="00785549"/>
    <w:rsid w:val="00786335"/>
    <w:rsid w:val="007878BB"/>
    <w:rsid w:val="007907B4"/>
    <w:rsid w:val="00791466"/>
    <w:rsid w:val="00791510"/>
    <w:rsid w:val="00791BD2"/>
    <w:rsid w:val="00791F2D"/>
    <w:rsid w:val="0079373A"/>
    <w:rsid w:val="00795A94"/>
    <w:rsid w:val="007A0C94"/>
    <w:rsid w:val="007A100D"/>
    <w:rsid w:val="007A2E5F"/>
    <w:rsid w:val="007A4716"/>
    <w:rsid w:val="007A56D1"/>
    <w:rsid w:val="007A6C19"/>
    <w:rsid w:val="007A6F07"/>
    <w:rsid w:val="007A76C1"/>
    <w:rsid w:val="007A7D97"/>
    <w:rsid w:val="007B11F8"/>
    <w:rsid w:val="007B1648"/>
    <w:rsid w:val="007B30E2"/>
    <w:rsid w:val="007B330B"/>
    <w:rsid w:val="007B469E"/>
    <w:rsid w:val="007B46FE"/>
    <w:rsid w:val="007B53B2"/>
    <w:rsid w:val="007B59D8"/>
    <w:rsid w:val="007B659C"/>
    <w:rsid w:val="007B7E2C"/>
    <w:rsid w:val="007B7F51"/>
    <w:rsid w:val="007C0D88"/>
    <w:rsid w:val="007C2EA7"/>
    <w:rsid w:val="007C34BE"/>
    <w:rsid w:val="007C34D1"/>
    <w:rsid w:val="007C3E1C"/>
    <w:rsid w:val="007C431E"/>
    <w:rsid w:val="007C4405"/>
    <w:rsid w:val="007C51D9"/>
    <w:rsid w:val="007C56CF"/>
    <w:rsid w:val="007C5EAC"/>
    <w:rsid w:val="007D2DD8"/>
    <w:rsid w:val="007D3578"/>
    <w:rsid w:val="007D4B69"/>
    <w:rsid w:val="007D5CE7"/>
    <w:rsid w:val="007D6642"/>
    <w:rsid w:val="007D7529"/>
    <w:rsid w:val="007D7584"/>
    <w:rsid w:val="007D7C1F"/>
    <w:rsid w:val="007E0537"/>
    <w:rsid w:val="007E214D"/>
    <w:rsid w:val="007E25B0"/>
    <w:rsid w:val="007E3C5F"/>
    <w:rsid w:val="007E6320"/>
    <w:rsid w:val="007E6E7E"/>
    <w:rsid w:val="007F0667"/>
    <w:rsid w:val="007F10AB"/>
    <w:rsid w:val="007F1BB8"/>
    <w:rsid w:val="007F1DBC"/>
    <w:rsid w:val="007F2848"/>
    <w:rsid w:val="007F3265"/>
    <w:rsid w:val="007F709A"/>
    <w:rsid w:val="00800745"/>
    <w:rsid w:val="0080086C"/>
    <w:rsid w:val="00802427"/>
    <w:rsid w:val="00804A73"/>
    <w:rsid w:val="00804C91"/>
    <w:rsid w:val="00805F12"/>
    <w:rsid w:val="008070A3"/>
    <w:rsid w:val="00807502"/>
    <w:rsid w:val="00807D9E"/>
    <w:rsid w:val="00810AE5"/>
    <w:rsid w:val="00812BCB"/>
    <w:rsid w:val="00813301"/>
    <w:rsid w:val="0081566E"/>
    <w:rsid w:val="00815F24"/>
    <w:rsid w:val="0081677A"/>
    <w:rsid w:val="00817967"/>
    <w:rsid w:val="00817E7D"/>
    <w:rsid w:val="0082251A"/>
    <w:rsid w:val="00824D8E"/>
    <w:rsid w:val="00824FE3"/>
    <w:rsid w:val="00832257"/>
    <w:rsid w:val="00832CAD"/>
    <w:rsid w:val="00832E8D"/>
    <w:rsid w:val="00833354"/>
    <w:rsid w:val="0083378A"/>
    <w:rsid w:val="0083408F"/>
    <w:rsid w:val="008376EB"/>
    <w:rsid w:val="008401BC"/>
    <w:rsid w:val="00841152"/>
    <w:rsid w:val="008429D3"/>
    <w:rsid w:val="00843A0A"/>
    <w:rsid w:val="00844C36"/>
    <w:rsid w:val="008474FD"/>
    <w:rsid w:val="00847703"/>
    <w:rsid w:val="00853717"/>
    <w:rsid w:val="00855E76"/>
    <w:rsid w:val="00857F79"/>
    <w:rsid w:val="008610B0"/>
    <w:rsid w:val="00862248"/>
    <w:rsid w:val="00863BB4"/>
    <w:rsid w:val="00865E40"/>
    <w:rsid w:val="00866678"/>
    <w:rsid w:val="008668D2"/>
    <w:rsid w:val="008671FA"/>
    <w:rsid w:val="008706E9"/>
    <w:rsid w:val="0087716A"/>
    <w:rsid w:val="00880C6F"/>
    <w:rsid w:val="00881BCD"/>
    <w:rsid w:val="0088285B"/>
    <w:rsid w:val="00884D73"/>
    <w:rsid w:val="00885A16"/>
    <w:rsid w:val="00887138"/>
    <w:rsid w:val="00890244"/>
    <w:rsid w:val="00895C94"/>
    <w:rsid w:val="00896316"/>
    <w:rsid w:val="008A079C"/>
    <w:rsid w:val="008A154B"/>
    <w:rsid w:val="008A1732"/>
    <w:rsid w:val="008A4F97"/>
    <w:rsid w:val="008A70C5"/>
    <w:rsid w:val="008A7E62"/>
    <w:rsid w:val="008B3938"/>
    <w:rsid w:val="008B3E3D"/>
    <w:rsid w:val="008B4F40"/>
    <w:rsid w:val="008B5731"/>
    <w:rsid w:val="008B7338"/>
    <w:rsid w:val="008B7D2B"/>
    <w:rsid w:val="008B7EC9"/>
    <w:rsid w:val="008C15FB"/>
    <w:rsid w:val="008C16AB"/>
    <w:rsid w:val="008C2458"/>
    <w:rsid w:val="008C3050"/>
    <w:rsid w:val="008C32BC"/>
    <w:rsid w:val="008C51A2"/>
    <w:rsid w:val="008C5F7D"/>
    <w:rsid w:val="008C717C"/>
    <w:rsid w:val="008C75C8"/>
    <w:rsid w:val="008D2381"/>
    <w:rsid w:val="008D3C67"/>
    <w:rsid w:val="008D4844"/>
    <w:rsid w:val="008D66B8"/>
    <w:rsid w:val="008E0078"/>
    <w:rsid w:val="008E5021"/>
    <w:rsid w:val="008E5E38"/>
    <w:rsid w:val="008E62F2"/>
    <w:rsid w:val="008E6505"/>
    <w:rsid w:val="008F0B91"/>
    <w:rsid w:val="008F48DA"/>
    <w:rsid w:val="008F4E06"/>
    <w:rsid w:val="008F577A"/>
    <w:rsid w:val="008F662F"/>
    <w:rsid w:val="008F7B3B"/>
    <w:rsid w:val="00900C91"/>
    <w:rsid w:val="00902266"/>
    <w:rsid w:val="00905057"/>
    <w:rsid w:val="00905086"/>
    <w:rsid w:val="00910562"/>
    <w:rsid w:val="00911609"/>
    <w:rsid w:val="00911698"/>
    <w:rsid w:val="00913182"/>
    <w:rsid w:val="00913407"/>
    <w:rsid w:val="0091380F"/>
    <w:rsid w:val="00913D09"/>
    <w:rsid w:val="00914131"/>
    <w:rsid w:val="009202D2"/>
    <w:rsid w:val="00922FEC"/>
    <w:rsid w:val="0092389B"/>
    <w:rsid w:val="00924D72"/>
    <w:rsid w:val="00926AC5"/>
    <w:rsid w:val="00927CC8"/>
    <w:rsid w:val="00927DF3"/>
    <w:rsid w:val="00930446"/>
    <w:rsid w:val="00930B72"/>
    <w:rsid w:val="00932477"/>
    <w:rsid w:val="009324E1"/>
    <w:rsid w:val="0093255B"/>
    <w:rsid w:val="00933C76"/>
    <w:rsid w:val="00933F1B"/>
    <w:rsid w:val="00936E57"/>
    <w:rsid w:val="009400C9"/>
    <w:rsid w:val="00940F37"/>
    <w:rsid w:val="009414FF"/>
    <w:rsid w:val="00941AE0"/>
    <w:rsid w:val="009455F7"/>
    <w:rsid w:val="0094589E"/>
    <w:rsid w:val="009460CE"/>
    <w:rsid w:val="00946AA4"/>
    <w:rsid w:val="00950CD1"/>
    <w:rsid w:val="009518C9"/>
    <w:rsid w:val="00951C3D"/>
    <w:rsid w:val="009520DD"/>
    <w:rsid w:val="00953BFB"/>
    <w:rsid w:val="0095448D"/>
    <w:rsid w:val="00955CBF"/>
    <w:rsid w:val="009570EB"/>
    <w:rsid w:val="00957F03"/>
    <w:rsid w:val="00960AA2"/>
    <w:rsid w:val="00960B79"/>
    <w:rsid w:val="00960C67"/>
    <w:rsid w:val="00961A70"/>
    <w:rsid w:val="00961B44"/>
    <w:rsid w:val="00961FD6"/>
    <w:rsid w:val="00963EC5"/>
    <w:rsid w:val="009640EF"/>
    <w:rsid w:val="00964A04"/>
    <w:rsid w:val="00964B91"/>
    <w:rsid w:val="0097029B"/>
    <w:rsid w:val="009709FE"/>
    <w:rsid w:val="00971A50"/>
    <w:rsid w:val="00971D41"/>
    <w:rsid w:val="009728C9"/>
    <w:rsid w:val="00972F87"/>
    <w:rsid w:val="009731B6"/>
    <w:rsid w:val="00973739"/>
    <w:rsid w:val="0097424C"/>
    <w:rsid w:val="00974900"/>
    <w:rsid w:val="00975B04"/>
    <w:rsid w:val="00975D4E"/>
    <w:rsid w:val="00975DDB"/>
    <w:rsid w:val="009765FB"/>
    <w:rsid w:val="00981F25"/>
    <w:rsid w:val="009828B0"/>
    <w:rsid w:val="00984F56"/>
    <w:rsid w:val="00985BF3"/>
    <w:rsid w:val="00986D7B"/>
    <w:rsid w:val="00987CCD"/>
    <w:rsid w:val="00990DC6"/>
    <w:rsid w:val="00991618"/>
    <w:rsid w:val="0099360C"/>
    <w:rsid w:val="00995A4F"/>
    <w:rsid w:val="00995F9A"/>
    <w:rsid w:val="00996F55"/>
    <w:rsid w:val="009A352F"/>
    <w:rsid w:val="009A6C72"/>
    <w:rsid w:val="009B39CD"/>
    <w:rsid w:val="009B645F"/>
    <w:rsid w:val="009B6652"/>
    <w:rsid w:val="009B7411"/>
    <w:rsid w:val="009B7DD0"/>
    <w:rsid w:val="009C0217"/>
    <w:rsid w:val="009C0AE4"/>
    <w:rsid w:val="009C12F3"/>
    <w:rsid w:val="009C13B3"/>
    <w:rsid w:val="009D044A"/>
    <w:rsid w:val="009D2526"/>
    <w:rsid w:val="009D2958"/>
    <w:rsid w:val="009D3D29"/>
    <w:rsid w:val="009D3EDB"/>
    <w:rsid w:val="009D42E5"/>
    <w:rsid w:val="009D6DE8"/>
    <w:rsid w:val="009D7BF7"/>
    <w:rsid w:val="009E0AFC"/>
    <w:rsid w:val="009E2E58"/>
    <w:rsid w:val="009E44F7"/>
    <w:rsid w:val="009E6A3C"/>
    <w:rsid w:val="009E7A6D"/>
    <w:rsid w:val="009E7BC1"/>
    <w:rsid w:val="009F1C31"/>
    <w:rsid w:val="009F41EE"/>
    <w:rsid w:val="009F4266"/>
    <w:rsid w:val="009F4E76"/>
    <w:rsid w:val="009F63D4"/>
    <w:rsid w:val="009F7301"/>
    <w:rsid w:val="009F7F2D"/>
    <w:rsid w:val="00A01278"/>
    <w:rsid w:val="00A01949"/>
    <w:rsid w:val="00A02B10"/>
    <w:rsid w:val="00A03F95"/>
    <w:rsid w:val="00A060A9"/>
    <w:rsid w:val="00A07792"/>
    <w:rsid w:val="00A07B96"/>
    <w:rsid w:val="00A14BD2"/>
    <w:rsid w:val="00A15A0B"/>
    <w:rsid w:val="00A15EBE"/>
    <w:rsid w:val="00A16095"/>
    <w:rsid w:val="00A16803"/>
    <w:rsid w:val="00A16D21"/>
    <w:rsid w:val="00A204EA"/>
    <w:rsid w:val="00A20B65"/>
    <w:rsid w:val="00A2124B"/>
    <w:rsid w:val="00A21684"/>
    <w:rsid w:val="00A24B3B"/>
    <w:rsid w:val="00A31903"/>
    <w:rsid w:val="00A31C1C"/>
    <w:rsid w:val="00A34601"/>
    <w:rsid w:val="00A361B6"/>
    <w:rsid w:val="00A36AF2"/>
    <w:rsid w:val="00A36AF9"/>
    <w:rsid w:val="00A37D4B"/>
    <w:rsid w:val="00A405A4"/>
    <w:rsid w:val="00A41A3B"/>
    <w:rsid w:val="00A42BE8"/>
    <w:rsid w:val="00A42F69"/>
    <w:rsid w:val="00A4489D"/>
    <w:rsid w:val="00A4535F"/>
    <w:rsid w:val="00A4543A"/>
    <w:rsid w:val="00A465BF"/>
    <w:rsid w:val="00A47FB7"/>
    <w:rsid w:val="00A513DF"/>
    <w:rsid w:val="00A51A07"/>
    <w:rsid w:val="00A51C9E"/>
    <w:rsid w:val="00A53EA3"/>
    <w:rsid w:val="00A554E6"/>
    <w:rsid w:val="00A6077B"/>
    <w:rsid w:val="00A62115"/>
    <w:rsid w:val="00A64A75"/>
    <w:rsid w:val="00A64F4C"/>
    <w:rsid w:val="00A65F79"/>
    <w:rsid w:val="00A66E72"/>
    <w:rsid w:val="00A67415"/>
    <w:rsid w:val="00A676A6"/>
    <w:rsid w:val="00A70617"/>
    <w:rsid w:val="00A730F5"/>
    <w:rsid w:val="00A74BDD"/>
    <w:rsid w:val="00A7593C"/>
    <w:rsid w:val="00A77BA9"/>
    <w:rsid w:val="00A77F30"/>
    <w:rsid w:val="00A811D0"/>
    <w:rsid w:val="00A81F2A"/>
    <w:rsid w:val="00A83739"/>
    <w:rsid w:val="00A83BDD"/>
    <w:rsid w:val="00A84162"/>
    <w:rsid w:val="00A8498F"/>
    <w:rsid w:val="00A86BEE"/>
    <w:rsid w:val="00A92822"/>
    <w:rsid w:val="00A939E7"/>
    <w:rsid w:val="00A942BF"/>
    <w:rsid w:val="00A943B8"/>
    <w:rsid w:val="00A97E6E"/>
    <w:rsid w:val="00AA0BA5"/>
    <w:rsid w:val="00AA36E6"/>
    <w:rsid w:val="00AB1D6B"/>
    <w:rsid w:val="00AB2965"/>
    <w:rsid w:val="00AB38E6"/>
    <w:rsid w:val="00AB3A0A"/>
    <w:rsid w:val="00AB620C"/>
    <w:rsid w:val="00AB7634"/>
    <w:rsid w:val="00AB766D"/>
    <w:rsid w:val="00AC07F1"/>
    <w:rsid w:val="00AC1525"/>
    <w:rsid w:val="00AC211B"/>
    <w:rsid w:val="00AC2525"/>
    <w:rsid w:val="00AC3DAC"/>
    <w:rsid w:val="00AC50BC"/>
    <w:rsid w:val="00AC6BF3"/>
    <w:rsid w:val="00AC7CB6"/>
    <w:rsid w:val="00AD1BFC"/>
    <w:rsid w:val="00AD2572"/>
    <w:rsid w:val="00AD27C7"/>
    <w:rsid w:val="00AD3C11"/>
    <w:rsid w:val="00AE1D15"/>
    <w:rsid w:val="00AE4C2E"/>
    <w:rsid w:val="00AE6F30"/>
    <w:rsid w:val="00AF084C"/>
    <w:rsid w:val="00AF1108"/>
    <w:rsid w:val="00AF14C3"/>
    <w:rsid w:val="00AF17AE"/>
    <w:rsid w:val="00AF1A81"/>
    <w:rsid w:val="00AF1D2A"/>
    <w:rsid w:val="00AF22A2"/>
    <w:rsid w:val="00AF289D"/>
    <w:rsid w:val="00AF2963"/>
    <w:rsid w:val="00AF37D5"/>
    <w:rsid w:val="00AF7FA2"/>
    <w:rsid w:val="00B01D4D"/>
    <w:rsid w:val="00B0233B"/>
    <w:rsid w:val="00B04F78"/>
    <w:rsid w:val="00B05B71"/>
    <w:rsid w:val="00B05C59"/>
    <w:rsid w:val="00B05D5D"/>
    <w:rsid w:val="00B1050C"/>
    <w:rsid w:val="00B10F90"/>
    <w:rsid w:val="00B126C4"/>
    <w:rsid w:val="00B12814"/>
    <w:rsid w:val="00B12963"/>
    <w:rsid w:val="00B13371"/>
    <w:rsid w:val="00B136B9"/>
    <w:rsid w:val="00B13BB8"/>
    <w:rsid w:val="00B148FC"/>
    <w:rsid w:val="00B14B5B"/>
    <w:rsid w:val="00B17A84"/>
    <w:rsid w:val="00B2295A"/>
    <w:rsid w:val="00B27075"/>
    <w:rsid w:val="00B27A0F"/>
    <w:rsid w:val="00B304BF"/>
    <w:rsid w:val="00B340D0"/>
    <w:rsid w:val="00B35A93"/>
    <w:rsid w:val="00B364E2"/>
    <w:rsid w:val="00B36653"/>
    <w:rsid w:val="00B3675D"/>
    <w:rsid w:val="00B36B7A"/>
    <w:rsid w:val="00B40942"/>
    <w:rsid w:val="00B45530"/>
    <w:rsid w:val="00B45E80"/>
    <w:rsid w:val="00B4610D"/>
    <w:rsid w:val="00B47EFD"/>
    <w:rsid w:val="00B50226"/>
    <w:rsid w:val="00B5096E"/>
    <w:rsid w:val="00B52522"/>
    <w:rsid w:val="00B54E3B"/>
    <w:rsid w:val="00B56AA1"/>
    <w:rsid w:val="00B56DCE"/>
    <w:rsid w:val="00B56FB1"/>
    <w:rsid w:val="00B57275"/>
    <w:rsid w:val="00B578EA"/>
    <w:rsid w:val="00B61E72"/>
    <w:rsid w:val="00B643A9"/>
    <w:rsid w:val="00B709C8"/>
    <w:rsid w:val="00B71E9E"/>
    <w:rsid w:val="00B72973"/>
    <w:rsid w:val="00B74041"/>
    <w:rsid w:val="00B76FF9"/>
    <w:rsid w:val="00B82029"/>
    <w:rsid w:val="00B830E2"/>
    <w:rsid w:val="00B878E9"/>
    <w:rsid w:val="00B9266A"/>
    <w:rsid w:val="00B93753"/>
    <w:rsid w:val="00B939FB"/>
    <w:rsid w:val="00B95559"/>
    <w:rsid w:val="00B97B05"/>
    <w:rsid w:val="00BA04D3"/>
    <w:rsid w:val="00BA2D74"/>
    <w:rsid w:val="00BA36E4"/>
    <w:rsid w:val="00BA38C6"/>
    <w:rsid w:val="00BA7B82"/>
    <w:rsid w:val="00BB327D"/>
    <w:rsid w:val="00BB5EE6"/>
    <w:rsid w:val="00BB61E4"/>
    <w:rsid w:val="00BB7FF9"/>
    <w:rsid w:val="00BC0F68"/>
    <w:rsid w:val="00BC2F2D"/>
    <w:rsid w:val="00BC41D8"/>
    <w:rsid w:val="00BC4B18"/>
    <w:rsid w:val="00BC5014"/>
    <w:rsid w:val="00BC5317"/>
    <w:rsid w:val="00BC5B5B"/>
    <w:rsid w:val="00BC6B3C"/>
    <w:rsid w:val="00BC7A51"/>
    <w:rsid w:val="00BD21B0"/>
    <w:rsid w:val="00BD2430"/>
    <w:rsid w:val="00BD28E0"/>
    <w:rsid w:val="00BD345B"/>
    <w:rsid w:val="00BD525B"/>
    <w:rsid w:val="00BD59E4"/>
    <w:rsid w:val="00BD61B1"/>
    <w:rsid w:val="00BD6FED"/>
    <w:rsid w:val="00BE00B6"/>
    <w:rsid w:val="00BE25CF"/>
    <w:rsid w:val="00BE2FEC"/>
    <w:rsid w:val="00BE3E7E"/>
    <w:rsid w:val="00BF04D3"/>
    <w:rsid w:val="00BF1726"/>
    <w:rsid w:val="00BF199D"/>
    <w:rsid w:val="00BF1CEE"/>
    <w:rsid w:val="00BF2358"/>
    <w:rsid w:val="00BF49BC"/>
    <w:rsid w:val="00BF4B79"/>
    <w:rsid w:val="00BF619D"/>
    <w:rsid w:val="00BF792D"/>
    <w:rsid w:val="00C01681"/>
    <w:rsid w:val="00C02702"/>
    <w:rsid w:val="00C0297C"/>
    <w:rsid w:val="00C03809"/>
    <w:rsid w:val="00C03AB3"/>
    <w:rsid w:val="00C03D90"/>
    <w:rsid w:val="00C057BB"/>
    <w:rsid w:val="00C05999"/>
    <w:rsid w:val="00C06B15"/>
    <w:rsid w:val="00C06FBE"/>
    <w:rsid w:val="00C075A5"/>
    <w:rsid w:val="00C10AF2"/>
    <w:rsid w:val="00C1407A"/>
    <w:rsid w:val="00C14F31"/>
    <w:rsid w:val="00C21B53"/>
    <w:rsid w:val="00C230CC"/>
    <w:rsid w:val="00C236FC"/>
    <w:rsid w:val="00C248FB"/>
    <w:rsid w:val="00C2635C"/>
    <w:rsid w:val="00C268E7"/>
    <w:rsid w:val="00C273CA"/>
    <w:rsid w:val="00C32B12"/>
    <w:rsid w:val="00C347AB"/>
    <w:rsid w:val="00C36F52"/>
    <w:rsid w:val="00C4501E"/>
    <w:rsid w:val="00C45C34"/>
    <w:rsid w:val="00C47F85"/>
    <w:rsid w:val="00C50229"/>
    <w:rsid w:val="00C503A6"/>
    <w:rsid w:val="00C5228A"/>
    <w:rsid w:val="00C5407D"/>
    <w:rsid w:val="00C55687"/>
    <w:rsid w:val="00C560C2"/>
    <w:rsid w:val="00C60358"/>
    <w:rsid w:val="00C61C0C"/>
    <w:rsid w:val="00C62562"/>
    <w:rsid w:val="00C63562"/>
    <w:rsid w:val="00C63B52"/>
    <w:rsid w:val="00C63F8B"/>
    <w:rsid w:val="00C648A6"/>
    <w:rsid w:val="00C658ED"/>
    <w:rsid w:val="00C66265"/>
    <w:rsid w:val="00C673E8"/>
    <w:rsid w:val="00C676E6"/>
    <w:rsid w:val="00C67FEC"/>
    <w:rsid w:val="00C70703"/>
    <w:rsid w:val="00C70794"/>
    <w:rsid w:val="00C72B67"/>
    <w:rsid w:val="00C75DE4"/>
    <w:rsid w:val="00C761A5"/>
    <w:rsid w:val="00C806BE"/>
    <w:rsid w:val="00C83296"/>
    <w:rsid w:val="00C869B3"/>
    <w:rsid w:val="00C904AC"/>
    <w:rsid w:val="00C95E32"/>
    <w:rsid w:val="00CA45E2"/>
    <w:rsid w:val="00CA573C"/>
    <w:rsid w:val="00CA61A8"/>
    <w:rsid w:val="00CA77A5"/>
    <w:rsid w:val="00CB0A4C"/>
    <w:rsid w:val="00CB362B"/>
    <w:rsid w:val="00CB50A2"/>
    <w:rsid w:val="00CB5F1E"/>
    <w:rsid w:val="00CB6CF1"/>
    <w:rsid w:val="00CB6F40"/>
    <w:rsid w:val="00CB76B0"/>
    <w:rsid w:val="00CC080A"/>
    <w:rsid w:val="00CC0AB2"/>
    <w:rsid w:val="00CD41EE"/>
    <w:rsid w:val="00CD57AE"/>
    <w:rsid w:val="00CE23DF"/>
    <w:rsid w:val="00CE248B"/>
    <w:rsid w:val="00CE2A50"/>
    <w:rsid w:val="00CE3F8C"/>
    <w:rsid w:val="00CE49B4"/>
    <w:rsid w:val="00CE5ACD"/>
    <w:rsid w:val="00CE7DFD"/>
    <w:rsid w:val="00CF0EAA"/>
    <w:rsid w:val="00CF22AC"/>
    <w:rsid w:val="00CF249E"/>
    <w:rsid w:val="00CF3388"/>
    <w:rsid w:val="00CF3840"/>
    <w:rsid w:val="00CF4778"/>
    <w:rsid w:val="00CF4FC6"/>
    <w:rsid w:val="00CF6425"/>
    <w:rsid w:val="00CF710A"/>
    <w:rsid w:val="00CF7681"/>
    <w:rsid w:val="00CF7D1B"/>
    <w:rsid w:val="00D00DCF"/>
    <w:rsid w:val="00D05A07"/>
    <w:rsid w:val="00D05E40"/>
    <w:rsid w:val="00D0602D"/>
    <w:rsid w:val="00D06843"/>
    <w:rsid w:val="00D073AD"/>
    <w:rsid w:val="00D077F0"/>
    <w:rsid w:val="00D11A79"/>
    <w:rsid w:val="00D124E3"/>
    <w:rsid w:val="00D14A79"/>
    <w:rsid w:val="00D15B15"/>
    <w:rsid w:val="00D16573"/>
    <w:rsid w:val="00D20D7B"/>
    <w:rsid w:val="00D21E2A"/>
    <w:rsid w:val="00D23213"/>
    <w:rsid w:val="00D236A4"/>
    <w:rsid w:val="00D3295E"/>
    <w:rsid w:val="00D40CCC"/>
    <w:rsid w:val="00D412A7"/>
    <w:rsid w:val="00D4372B"/>
    <w:rsid w:val="00D450CF"/>
    <w:rsid w:val="00D46234"/>
    <w:rsid w:val="00D46410"/>
    <w:rsid w:val="00D4790E"/>
    <w:rsid w:val="00D50A04"/>
    <w:rsid w:val="00D50AB9"/>
    <w:rsid w:val="00D50F24"/>
    <w:rsid w:val="00D521CA"/>
    <w:rsid w:val="00D52661"/>
    <w:rsid w:val="00D570A2"/>
    <w:rsid w:val="00D601C4"/>
    <w:rsid w:val="00D6062D"/>
    <w:rsid w:val="00D60C62"/>
    <w:rsid w:val="00D623D2"/>
    <w:rsid w:val="00D623EB"/>
    <w:rsid w:val="00D63B9F"/>
    <w:rsid w:val="00D64D38"/>
    <w:rsid w:val="00D64F72"/>
    <w:rsid w:val="00D70BFB"/>
    <w:rsid w:val="00D70DF2"/>
    <w:rsid w:val="00D71A70"/>
    <w:rsid w:val="00D71CCD"/>
    <w:rsid w:val="00D7261D"/>
    <w:rsid w:val="00D72A58"/>
    <w:rsid w:val="00D72A63"/>
    <w:rsid w:val="00D72B57"/>
    <w:rsid w:val="00D73DB5"/>
    <w:rsid w:val="00D741EA"/>
    <w:rsid w:val="00D748DA"/>
    <w:rsid w:val="00D75819"/>
    <w:rsid w:val="00D765C3"/>
    <w:rsid w:val="00D76937"/>
    <w:rsid w:val="00D77698"/>
    <w:rsid w:val="00D77C59"/>
    <w:rsid w:val="00D77D2A"/>
    <w:rsid w:val="00D85528"/>
    <w:rsid w:val="00D870DD"/>
    <w:rsid w:val="00D87AB7"/>
    <w:rsid w:val="00D90E98"/>
    <w:rsid w:val="00D922CC"/>
    <w:rsid w:val="00D930D8"/>
    <w:rsid w:val="00D946D6"/>
    <w:rsid w:val="00D95E08"/>
    <w:rsid w:val="00D9651E"/>
    <w:rsid w:val="00D967A6"/>
    <w:rsid w:val="00D9782A"/>
    <w:rsid w:val="00DA0948"/>
    <w:rsid w:val="00DA0AF7"/>
    <w:rsid w:val="00DA1048"/>
    <w:rsid w:val="00DA20B2"/>
    <w:rsid w:val="00DA2AA8"/>
    <w:rsid w:val="00DA3D79"/>
    <w:rsid w:val="00DA517C"/>
    <w:rsid w:val="00DB1055"/>
    <w:rsid w:val="00DB145C"/>
    <w:rsid w:val="00DB679E"/>
    <w:rsid w:val="00DC2107"/>
    <w:rsid w:val="00DC43BD"/>
    <w:rsid w:val="00DC57EE"/>
    <w:rsid w:val="00DD01C0"/>
    <w:rsid w:val="00DD177B"/>
    <w:rsid w:val="00DD18A5"/>
    <w:rsid w:val="00DD37DD"/>
    <w:rsid w:val="00DD5DB4"/>
    <w:rsid w:val="00DD60C4"/>
    <w:rsid w:val="00DD637E"/>
    <w:rsid w:val="00DD75EF"/>
    <w:rsid w:val="00DD7B4D"/>
    <w:rsid w:val="00DE0C5D"/>
    <w:rsid w:val="00DE3AB6"/>
    <w:rsid w:val="00DE3E96"/>
    <w:rsid w:val="00DF27C9"/>
    <w:rsid w:val="00DF2863"/>
    <w:rsid w:val="00DF3C1D"/>
    <w:rsid w:val="00DF4603"/>
    <w:rsid w:val="00DF4695"/>
    <w:rsid w:val="00E02C14"/>
    <w:rsid w:val="00E030D1"/>
    <w:rsid w:val="00E03466"/>
    <w:rsid w:val="00E048E6"/>
    <w:rsid w:val="00E05AF4"/>
    <w:rsid w:val="00E06B4B"/>
    <w:rsid w:val="00E10365"/>
    <w:rsid w:val="00E11B88"/>
    <w:rsid w:val="00E1310C"/>
    <w:rsid w:val="00E13874"/>
    <w:rsid w:val="00E13D16"/>
    <w:rsid w:val="00E162A1"/>
    <w:rsid w:val="00E21E1B"/>
    <w:rsid w:val="00E267E1"/>
    <w:rsid w:val="00E27889"/>
    <w:rsid w:val="00E3038E"/>
    <w:rsid w:val="00E30D0B"/>
    <w:rsid w:val="00E337CD"/>
    <w:rsid w:val="00E34408"/>
    <w:rsid w:val="00E352F5"/>
    <w:rsid w:val="00E3700C"/>
    <w:rsid w:val="00E42AAA"/>
    <w:rsid w:val="00E445F1"/>
    <w:rsid w:val="00E45C17"/>
    <w:rsid w:val="00E46064"/>
    <w:rsid w:val="00E46C57"/>
    <w:rsid w:val="00E47E6E"/>
    <w:rsid w:val="00E56734"/>
    <w:rsid w:val="00E602B1"/>
    <w:rsid w:val="00E606A8"/>
    <w:rsid w:val="00E616D6"/>
    <w:rsid w:val="00E6370F"/>
    <w:rsid w:val="00E63DB3"/>
    <w:rsid w:val="00E64B3A"/>
    <w:rsid w:val="00E67657"/>
    <w:rsid w:val="00E6783E"/>
    <w:rsid w:val="00E70D06"/>
    <w:rsid w:val="00E70D6A"/>
    <w:rsid w:val="00E727A0"/>
    <w:rsid w:val="00E73157"/>
    <w:rsid w:val="00E76035"/>
    <w:rsid w:val="00E816B3"/>
    <w:rsid w:val="00E81A3D"/>
    <w:rsid w:val="00E829CD"/>
    <w:rsid w:val="00E840C9"/>
    <w:rsid w:val="00E841BB"/>
    <w:rsid w:val="00E847EA"/>
    <w:rsid w:val="00E864A7"/>
    <w:rsid w:val="00E86F6C"/>
    <w:rsid w:val="00E90881"/>
    <w:rsid w:val="00E9266D"/>
    <w:rsid w:val="00E92F27"/>
    <w:rsid w:val="00E93472"/>
    <w:rsid w:val="00E93880"/>
    <w:rsid w:val="00E94DA6"/>
    <w:rsid w:val="00E95D6A"/>
    <w:rsid w:val="00E97DA0"/>
    <w:rsid w:val="00EA05B3"/>
    <w:rsid w:val="00EA1A68"/>
    <w:rsid w:val="00EA1E92"/>
    <w:rsid w:val="00EA4FD9"/>
    <w:rsid w:val="00EA686A"/>
    <w:rsid w:val="00EA7477"/>
    <w:rsid w:val="00EA7EDE"/>
    <w:rsid w:val="00EB02C1"/>
    <w:rsid w:val="00EB089F"/>
    <w:rsid w:val="00EB133B"/>
    <w:rsid w:val="00EB29B3"/>
    <w:rsid w:val="00EB2A66"/>
    <w:rsid w:val="00EB50CF"/>
    <w:rsid w:val="00EB6809"/>
    <w:rsid w:val="00EB7C13"/>
    <w:rsid w:val="00EC0865"/>
    <w:rsid w:val="00EC47F9"/>
    <w:rsid w:val="00EC6D0C"/>
    <w:rsid w:val="00EC6DCC"/>
    <w:rsid w:val="00ED39B6"/>
    <w:rsid w:val="00EE0EBD"/>
    <w:rsid w:val="00EE1582"/>
    <w:rsid w:val="00EE20C9"/>
    <w:rsid w:val="00EE2F65"/>
    <w:rsid w:val="00EE32AC"/>
    <w:rsid w:val="00EE39B5"/>
    <w:rsid w:val="00EE40B8"/>
    <w:rsid w:val="00EE7876"/>
    <w:rsid w:val="00EE79A1"/>
    <w:rsid w:val="00EF1951"/>
    <w:rsid w:val="00EF2019"/>
    <w:rsid w:val="00EF2231"/>
    <w:rsid w:val="00EF274C"/>
    <w:rsid w:val="00EF29F6"/>
    <w:rsid w:val="00EF3071"/>
    <w:rsid w:val="00EF3294"/>
    <w:rsid w:val="00EF35F7"/>
    <w:rsid w:val="00EF3A55"/>
    <w:rsid w:val="00EF4233"/>
    <w:rsid w:val="00EF5766"/>
    <w:rsid w:val="00EF5936"/>
    <w:rsid w:val="00EF75EC"/>
    <w:rsid w:val="00F01B04"/>
    <w:rsid w:val="00F0206A"/>
    <w:rsid w:val="00F02F8A"/>
    <w:rsid w:val="00F0466E"/>
    <w:rsid w:val="00F07ADD"/>
    <w:rsid w:val="00F107A3"/>
    <w:rsid w:val="00F12F78"/>
    <w:rsid w:val="00F1363F"/>
    <w:rsid w:val="00F13B08"/>
    <w:rsid w:val="00F152FB"/>
    <w:rsid w:val="00F17522"/>
    <w:rsid w:val="00F175F7"/>
    <w:rsid w:val="00F17BE4"/>
    <w:rsid w:val="00F2103E"/>
    <w:rsid w:val="00F2255A"/>
    <w:rsid w:val="00F25CDE"/>
    <w:rsid w:val="00F2697B"/>
    <w:rsid w:val="00F27BBD"/>
    <w:rsid w:val="00F27C2F"/>
    <w:rsid w:val="00F348FB"/>
    <w:rsid w:val="00F362F3"/>
    <w:rsid w:val="00F367F1"/>
    <w:rsid w:val="00F36D59"/>
    <w:rsid w:val="00F3741F"/>
    <w:rsid w:val="00F42F3A"/>
    <w:rsid w:val="00F43140"/>
    <w:rsid w:val="00F43756"/>
    <w:rsid w:val="00F44D2F"/>
    <w:rsid w:val="00F465DA"/>
    <w:rsid w:val="00F47CB5"/>
    <w:rsid w:val="00F50B50"/>
    <w:rsid w:val="00F51618"/>
    <w:rsid w:val="00F54500"/>
    <w:rsid w:val="00F56732"/>
    <w:rsid w:val="00F56E2C"/>
    <w:rsid w:val="00F57082"/>
    <w:rsid w:val="00F5758D"/>
    <w:rsid w:val="00F576FD"/>
    <w:rsid w:val="00F60517"/>
    <w:rsid w:val="00F60977"/>
    <w:rsid w:val="00F61881"/>
    <w:rsid w:val="00F62B25"/>
    <w:rsid w:val="00F72890"/>
    <w:rsid w:val="00F74D12"/>
    <w:rsid w:val="00F753BF"/>
    <w:rsid w:val="00F7679B"/>
    <w:rsid w:val="00F80315"/>
    <w:rsid w:val="00F804F5"/>
    <w:rsid w:val="00F81D1D"/>
    <w:rsid w:val="00F85235"/>
    <w:rsid w:val="00F85995"/>
    <w:rsid w:val="00F85E87"/>
    <w:rsid w:val="00F860E3"/>
    <w:rsid w:val="00F87F27"/>
    <w:rsid w:val="00F900BB"/>
    <w:rsid w:val="00F93909"/>
    <w:rsid w:val="00F96A6B"/>
    <w:rsid w:val="00FA156F"/>
    <w:rsid w:val="00FA3757"/>
    <w:rsid w:val="00FA720D"/>
    <w:rsid w:val="00FB0ABF"/>
    <w:rsid w:val="00FB2E49"/>
    <w:rsid w:val="00FB4874"/>
    <w:rsid w:val="00FB48D1"/>
    <w:rsid w:val="00FB683B"/>
    <w:rsid w:val="00FB7CCA"/>
    <w:rsid w:val="00FC1A77"/>
    <w:rsid w:val="00FC1D0A"/>
    <w:rsid w:val="00FC2DFB"/>
    <w:rsid w:val="00FC337C"/>
    <w:rsid w:val="00FC38E3"/>
    <w:rsid w:val="00FC5AA4"/>
    <w:rsid w:val="00FC68E5"/>
    <w:rsid w:val="00FD1E49"/>
    <w:rsid w:val="00FD2D5A"/>
    <w:rsid w:val="00FD3C29"/>
    <w:rsid w:val="00FD4257"/>
    <w:rsid w:val="00FD76A6"/>
    <w:rsid w:val="00FE0825"/>
    <w:rsid w:val="00FE0A2F"/>
    <w:rsid w:val="00FE2EF6"/>
    <w:rsid w:val="00FE495B"/>
    <w:rsid w:val="00FE62FA"/>
    <w:rsid w:val="00FE7B84"/>
    <w:rsid w:val="00FE7CD4"/>
    <w:rsid w:val="00FF153F"/>
    <w:rsid w:val="00FF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310D6"/>
  <w15:chartTrackingRefBased/>
  <w15:docId w15:val="{31368AEB-AFC6-4A58-939B-47676922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fr-FR" w:eastAsia="en-US" w:bidi="ar-SA"/>
      </w:rPr>
    </w:rPrDefault>
    <w:pPrDefault>
      <w:pPr>
        <w:spacing w:before="40" w:after="80" w:line="26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10" w:qFormat="1"/>
    <w:lsdException w:name="heading 3" w:uiPriority="11" w:qFormat="1"/>
    <w:lsdException w:name="heading 4" w:uiPriority="12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3409"/>
    <w:pPr>
      <w:tabs>
        <w:tab w:val="left" w:pos="284"/>
        <w:tab w:val="left" w:pos="567"/>
        <w:tab w:val="left" w:pos="851"/>
        <w:tab w:val="left" w:pos="1134"/>
        <w:tab w:val="center" w:pos="4820"/>
        <w:tab w:val="right" w:pos="9639"/>
      </w:tabs>
    </w:pPr>
    <w:rPr>
      <w:lang w:val="en-GB"/>
    </w:rPr>
  </w:style>
  <w:style w:type="paragraph" w:styleId="Heading1">
    <w:name w:val="heading 1"/>
    <w:basedOn w:val="Normal"/>
    <w:next w:val="Normal"/>
    <w:uiPriority w:val="9"/>
    <w:qFormat/>
    <w:rsid w:val="008F7B3B"/>
    <w:pPr>
      <w:keepNext/>
      <w:numPr>
        <w:numId w:val="4"/>
      </w:numPr>
      <w:pBdr>
        <w:top w:val="dotted" w:sz="8" w:space="2" w:color="auto"/>
        <w:bottom w:val="dotted" w:sz="8" w:space="2" w:color="auto"/>
      </w:pBdr>
      <w:tabs>
        <w:tab w:val="clear" w:pos="284"/>
        <w:tab w:val="clear" w:pos="567"/>
        <w:tab w:val="left" w:pos="709"/>
      </w:tabs>
      <w:spacing w:before="480" w:after="240" w:line="380" w:lineRule="atLeast"/>
      <w:outlineLvl w:val="0"/>
    </w:pPr>
    <w:rPr>
      <w:rFonts w:asciiTheme="majorHAnsi" w:hAnsiTheme="majorHAnsi"/>
      <w:b/>
      <w:sz w:val="32"/>
    </w:rPr>
  </w:style>
  <w:style w:type="paragraph" w:styleId="Heading2">
    <w:name w:val="heading 2"/>
    <w:basedOn w:val="Heading1"/>
    <w:next w:val="Normal"/>
    <w:uiPriority w:val="10"/>
    <w:qFormat/>
    <w:rsid w:val="008F7B3B"/>
    <w:pPr>
      <w:numPr>
        <w:ilvl w:val="1"/>
      </w:numPr>
      <w:pBdr>
        <w:top w:val="none" w:sz="0" w:space="0" w:color="auto"/>
        <w:bottom w:val="none" w:sz="0" w:space="0" w:color="auto"/>
      </w:pBdr>
      <w:spacing w:before="400" w:after="200"/>
      <w:outlineLvl w:val="1"/>
    </w:pPr>
    <w:rPr>
      <w:sz w:val="30"/>
    </w:rPr>
  </w:style>
  <w:style w:type="paragraph" w:styleId="Heading3">
    <w:name w:val="heading 3"/>
    <w:basedOn w:val="Heading2"/>
    <w:next w:val="Normal"/>
    <w:uiPriority w:val="11"/>
    <w:qFormat/>
    <w:rsid w:val="008F7B3B"/>
    <w:pPr>
      <w:numPr>
        <w:ilvl w:val="2"/>
      </w:numPr>
      <w:tabs>
        <w:tab w:val="clear" w:pos="709"/>
      </w:tabs>
      <w:spacing w:after="160" w:line="340" w:lineRule="atLeast"/>
      <w:outlineLvl w:val="2"/>
    </w:pPr>
    <w:rPr>
      <w:sz w:val="26"/>
    </w:rPr>
  </w:style>
  <w:style w:type="paragraph" w:styleId="Heading4">
    <w:name w:val="heading 4"/>
    <w:basedOn w:val="Heading3"/>
    <w:next w:val="Normal"/>
    <w:uiPriority w:val="12"/>
    <w:qFormat/>
    <w:rsid w:val="008F7B3B"/>
    <w:pPr>
      <w:keepLines/>
      <w:numPr>
        <w:ilvl w:val="3"/>
      </w:numPr>
      <w:tabs>
        <w:tab w:val="clear" w:pos="851"/>
      </w:tabs>
      <w:spacing w:before="300" w:line="280" w:lineRule="atLeast"/>
      <w:outlineLvl w:val="3"/>
    </w:pPr>
    <w:rPr>
      <w:rFonts w:asciiTheme="minorHAnsi" w:hAnsiTheme="minorHAnsi"/>
      <w:sz w:val="23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F7B3B"/>
    <w:pPr>
      <w:keepNext/>
      <w:keepLines/>
      <w:outlineLvl w:val="4"/>
    </w:pPr>
    <w:rPr>
      <w:rFonts w:asciiTheme="majorHAnsi" w:eastAsiaTheme="majorEastAsia" w:hAnsiTheme="majorHAnsi" w:cstheme="majorBidi"/>
      <w:color w:val="79151A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F7B3B"/>
    <w:pPr>
      <w:keepNext/>
      <w:keepLines/>
      <w:outlineLvl w:val="5"/>
    </w:pPr>
    <w:rPr>
      <w:rFonts w:asciiTheme="majorHAnsi" w:eastAsiaTheme="majorEastAsia" w:hAnsiTheme="majorHAnsi" w:cstheme="majorBidi"/>
      <w:color w:val="500E11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F7B3B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500E11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F7B3B"/>
    <w:pPr>
      <w:keepNext/>
      <w:keepLines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ue">
    <w:name w:val="Blue"/>
    <w:basedOn w:val="DefaultParagraphFont"/>
    <w:uiPriority w:val="20"/>
    <w:qFormat/>
    <w:rsid w:val="008F7B3B"/>
    <w:rPr>
      <w:rFonts w:asciiTheme="minorHAnsi" w:hAnsiTheme="minorHAnsi"/>
      <w:color w:val="005380"/>
    </w:rPr>
  </w:style>
  <w:style w:type="numbering" w:customStyle="1" w:styleId="BulletPoint">
    <w:name w:val="Bullet Point"/>
    <w:uiPriority w:val="99"/>
    <w:rsid w:val="008F7B3B"/>
    <w:pPr>
      <w:numPr>
        <w:numId w:val="1"/>
      </w:numPr>
    </w:pPr>
  </w:style>
  <w:style w:type="paragraph" w:styleId="Caption">
    <w:name w:val="caption"/>
    <w:basedOn w:val="Normal"/>
    <w:next w:val="Normal"/>
    <w:unhideWhenUsed/>
    <w:rsid w:val="008F7B3B"/>
    <w:pPr>
      <w:spacing w:before="120" w:after="200" w:line="240" w:lineRule="auto"/>
    </w:pPr>
    <w:rPr>
      <w:i/>
      <w:iCs/>
      <w:sz w:val="19"/>
      <w:szCs w:val="18"/>
    </w:rPr>
  </w:style>
  <w:style w:type="character" w:styleId="CommentReference">
    <w:name w:val="annotation reference"/>
    <w:basedOn w:val="DefaultParagraphFont"/>
    <w:semiHidden/>
    <w:unhideWhenUsed/>
    <w:rsid w:val="008F7B3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F7B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F7B3B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7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7B3B"/>
    <w:rPr>
      <w:b/>
      <w:bCs/>
      <w:sz w:val="20"/>
      <w:szCs w:val="20"/>
      <w:lang w:val="en-GB"/>
    </w:rPr>
  </w:style>
  <w:style w:type="numbering" w:customStyle="1" w:styleId="Contrat">
    <w:name w:val="Contrat"/>
    <w:uiPriority w:val="99"/>
    <w:rsid w:val="008F7B3B"/>
    <w:pPr>
      <w:numPr>
        <w:numId w:val="2"/>
      </w:numPr>
    </w:pPr>
  </w:style>
  <w:style w:type="paragraph" w:styleId="Date">
    <w:name w:val="Date"/>
    <w:basedOn w:val="Normal"/>
    <w:next w:val="Normal"/>
    <w:link w:val="DateChar"/>
    <w:unhideWhenUsed/>
    <w:rsid w:val="008F7B3B"/>
  </w:style>
  <w:style w:type="character" w:customStyle="1" w:styleId="DateChar">
    <w:name w:val="Date Char"/>
    <w:basedOn w:val="DefaultParagraphFont"/>
    <w:link w:val="Date"/>
    <w:rsid w:val="008F7B3B"/>
    <w:rPr>
      <w:lang w:val="en-GB"/>
    </w:rPr>
  </w:style>
  <w:style w:type="paragraph" w:customStyle="1" w:styleId="Default">
    <w:name w:val="Default"/>
    <w:rsid w:val="008F7B3B"/>
    <w:pPr>
      <w:tabs>
        <w:tab w:val="left" w:pos="284"/>
        <w:tab w:val="left" w:pos="567"/>
        <w:tab w:val="left" w:pos="851"/>
        <w:tab w:val="left" w:pos="1134"/>
        <w:tab w:val="left" w:pos="4820"/>
        <w:tab w:val="right" w:pos="9639"/>
      </w:tabs>
      <w:autoSpaceDE w:val="0"/>
      <w:autoSpaceDN w:val="0"/>
      <w:adjustRightInd w:val="0"/>
    </w:pPr>
    <w:rPr>
      <w:rFonts w:ascii="Arial" w:hAnsi="Arial" w:cs="Minion Pro"/>
      <w:color w:val="000000"/>
      <w:szCs w:val="24"/>
      <w:lang w:val="en-GB"/>
    </w:rPr>
  </w:style>
  <w:style w:type="character" w:styleId="EndnoteReference">
    <w:name w:val="endnote reference"/>
    <w:basedOn w:val="DefaultParagraphFont"/>
    <w:semiHidden/>
    <w:unhideWhenUsed/>
    <w:rsid w:val="008F7B3B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8F7B3B"/>
    <w:pPr>
      <w:spacing w:before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F7B3B"/>
    <w:rPr>
      <w:sz w:val="20"/>
      <w:szCs w:val="20"/>
      <w:lang w:val="en-GB"/>
    </w:rPr>
  </w:style>
  <w:style w:type="character" w:styleId="FollowedHyperlink">
    <w:name w:val="FollowedHyperlink"/>
    <w:basedOn w:val="DefaultParagraphFont"/>
    <w:semiHidden/>
    <w:unhideWhenUsed/>
    <w:rsid w:val="008F7B3B"/>
    <w:rPr>
      <w:color w:val="458CB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8F7B3B"/>
    <w:pPr>
      <w:pBdr>
        <w:top w:val="dotted" w:sz="8" w:space="4" w:color="auto"/>
      </w:pBdr>
      <w:tabs>
        <w:tab w:val="clear" w:pos="284"/>
        <w:tab w:val="clear" w:pos="567"/>
        <w:tab w:val="clear" w:pos="851"/>
        <w:tab w:val="clear" w:pos="1134"/>
        <w:tab w:val="clear" w:pos="4820"/>
        <w:tab w:val="clear" w:pos="9639"/>
        <w:tab w:val="right" w:pos="14572"/>
      </w:tabs>
      <w:spacing w:before="240" w:line="240" w:lineRule="auto"/>
      <w:jc w:val="right"/>
    </w:pPr>
    <w:rPr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F7B3B"/>
    <w:rPr>
      <w:noProof/>
      <w:sz w:val="18"/>
      <w:lang w:val="en-GB"/>
    </w:rPr>
  </w:style>
  <w:style w:type="paragraph" w:styleId="Subtitle">
    <w:name w:val="Subtitle"/>
    <w:basedOn w:val="Normal"/>
    <w:next w:val="Normal"/>
    <w:link w:val="SubtitleChar"/>
    <w:semiHidden/>
    <w:unhideWhenUsed/>
    <w:rsid w:val="008F7B3B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semiHidden/>
    <w:rsid w:val="008F7B3B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customStyle="1" w:styleId="Footnote">
    <w:name w:val="Footnote"/>
    <w:basedOn w:val="Subtitle"/>
    <w:uiPriority w:val="49"/>
    <w:rsid w:val="008F7B3B"/>
    <w:pPr>
      <w:spacing w:before="0" w:after="120"/>
      <w:ind w:left="432"/>
    </w:pPr>
    <w:rPr>
      <w:rFonts w:eastAsiaTheme="majorEastAsia" w:cstheme="majorBidi"/>
      <w:iCs/>
      <w:color w:val="auto"/>
      <w:spacing w:val="0"/>
      <w:sz w:val="16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F7B3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8F7B3B"/>
    <w:pPr>
      <w:tabs>
        <w:tab w:val="left" w:pos="142"/>
      </w:tabs>
      <w:spacing w:line="240" w:lineRule="auto"/>
      <w:ind w:left="142" w:hanging="142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7B3B"/>
    <w:rPr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F7B3B"/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F7B3B"/>
    <w:rPr>
      <w:sz w:val="18"/>
      <w:lang w:val="en-GB"/>
    </w:rPr>
  </w:style>
  <w:style w:type="paragraph" w:customStyle="1" w:styleId="Highlight">
    <w:name w:val="Highlight"/>
    <w:basedOn w:val="Normal"/>
    <w:uiPriority w:val="22"/>
    <w:qFormat/>
    <w:rsid w:val="008F7B3B"/>
    <w:pPr>
      <w:spacing w:before="480"/>
    </w:pPr>
    <w:rPr>
      <w:shd w:val="clear" w:color="auto" w:fill="D8E0E0"/>
    </w:rPr>
  </w:style>
  <w:style w:type="character" w:customStyle="1" w:styleId="HighlightYellow">
    <w:name w:val="Highlight Yellow"/>
    <w:basedOn w:val="Blue"/>
    <w:uiPriority w:val="49"/>
    <w:rsid w:val="008F7B3B"/>
    <w:rPr>
      <w:rFonts w:ascii="Arial" w:hAnsi="Arial"/>
      <w:color w:val="FAB400"/>
    </w:rPr>
  </w:style>
  <w:style w:type="character" w:styleId="Hyperlink">
    <w:name w:val="Hyperlink"/>
    <w:basedOn w:val="DefaultParagraphFont"/>
    <w:uiPriority w:val="99"/>
    <w:unhideWhenUsed/>
    <w:rsid w:val="008F7B3B"/>
    <w:rPr>
      <w:color w:val="005380"/>
      <w:sz w:val="20"/>
      <w:u w:val="single"/>
    </w:rPr>
  </w:style>
  <w:style w:type="paragraph" w:styleId="ListBullet">
    <w:name w:val="List Bullet"/>
    <w:basedOn w:val="Normal"/>
    <w:uiPriority w:val="1"/>
    <w:qFormat/>
    <w:rsid w:val="008F7B3B"/>
    <w:pPr>
      <w:numPr>
        <w:numId w:val="8"/>
      </w:numPr>
      <w:contextualSpacing/>
    </w:pPr>
  </w:style>
  <w:style w:type="paragraph" w:styleId="ListBullet2">
    <w:name w:val="List Bullet 2"/>
    <w:basedOn w:val="Normal"/>
    <w:unhideWhenUsed/>
    <w:rsid w:val="008F7B3B"/>
    <w:pPr>
      <w:numPr>
        <w:ilvl w:val="1"/>
        <w:numId w:val="8"/>
      </w:numPr>
      <w:contextualSpacing/>
    </w:pPr>
  </w:style>
  <w:style w:type="paragraph" w:styleId="ListBullet3">
    <w:name w:val="List Bullet 3"/>
    <w:basedOn w:val="Normal"/>
    <w:unhideWhenUsed/>
    <w:rsid w:val="008F7B3B"/>
    <w:pPr>
      <w:numPr>
        <w:ilvl w:val="2"/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8F7B3B"/>
    <w:pPr>
      <w:numPr>
        <w:ilvl w:val="3"/>
        <w:numId w:val="8"/>
      </w:numPr>
      <w:contextualSpacing/>
    </w:pPr>
  </w:style>
  <w:style w:type="paragraph" w:styleId="ListBullet5">
    <w:name w:val="List Bullet 5"/>
    <w:basedOn w:val="Normal"/>
    <w:semiHidden/>
    <w:unhideWhenUsed/>
    <w:rsid w:val="008F7B3B"/>
    <w:pPr>
      <w:numPr>
        <w:ilvl w:val="4"/>
        <w:numId w:val="8"/>
      </w:numPr>
      <w:contextualSpacing/>
    </w:pPr>
  </w:style>
  <w:style w:type="paragraph" w:styleId="ListNumber">
    <w:name w:val="List Number"/>
    <w:basedOn w:val="Normal"/>
    <w:uiPriority w:val="2"/>
    <w:qFormat/>
    <w:rsid w:val="008F7B3B"/>
    <w:pPr>
      <w:numPr>
        <w:numId w:val="5"/>
      </w:numPr>
      <w:tabs>
        <w:tab w:val="left" w:pos="5103"/>
      </w:tabs>
      <w:contextualSpacing/>
    </w:pPr>
  </w:style>
  <w:style w:type="paragraph" w:styleId="ListNumber2">
    <w:name w:val="List Number 2"/>
    <w:basedOn w:val="Normal"/>
    <w:unhideWhenUsed/>
    <w:rsid w:val="008F7B3B"/>
    <w:pPr>
      <w:numPr>
        <w:ilvl w:val="1"/>
        <w:numId w:val="6"/>
      </w:numPr>
      <w:contextualSpacing/>
    </w:pPr>
  </w:style>
  <w:style w:type="paragraph" w:styleId="ListNumber3">
    <w:name w:val="List Number 3"/>
    <w:basedOn w:val="Normal"/>
    <w:unhideWhenUsed/>
    <w:rsid w:val="008F7B3B"/>
    <w:pPr>
      <w:numPr>
        <w:ilvl w:val="2"/>
        <w:numId w:val="6"/>
      </w:numPr>
      <w:contextualSpacing/>
    </w:pPr>
  </w:style>
  <w:style w:type="paragraph" w:styleId="ListNumber4">
    <w:name w:val="List Number 4"/>
    <w:basedOn w:val="Normal"/>
    <w:unhideWhenUsed/>
    <w:rsid w:val="008F7B3B"/>
    <w:pPr>
      <w:numPr>
        <w:ilvl w:val="3"/>
        <w:numId w:val="6"/>
      </w:numPr>
      <w:contextualSpacing/>
    </w:pPr>
  </w:style>
  <w:style w:type="paragraph" w:styleId="ListNumber5">
    <w:name w:val="List Number 5"/>
    <w:basedOn w:val="Normal"/>
    <w:unhideWhenUsed/>
    <w:rsid w:val="008F7B3B"/>
    <w:pPr>
      <w:numPr>
        <w:ilvl w:val="4"/>
        <w:numId w:val="6"/>
      </w:numPr>
      <w:contextualSpacing/>
    </w:pPr>
  </w:style>
  <w:style w:type="numbering" w:customStyle="1" w:styleId="ListNumbers">
    <w:name w:val="List Numbers"/>
    <w:uiPriority w:val="99"/>
    <w:rsid w:val="008F7B3B"/>
    <w:pPr>
      <w:numPr>
        <w:numId w:val="3"/>
      </w:numPr>
    </w:pPr>
  </w:style>
  <w:style w:type="paragraph" w:styleId="ListParagraph">
    <w:name w:val="List Paragraph"/>
    <w:basedOn w:val="Normal"/>
    <w:link w:val="ListParagraphChar"/>
    <w:uiPriority w:val="34"/>
    <w:unhideWhenUsed/>
    <w:rsid w:val="008F7B3B"/>
    <w:pPr>
      <w:numPr>
        <w:numId w:val="7"/>
      </w:numPr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F7B3B"/>
    <w:rPr>
      <w:lang w:val="en-GB"/>
    </w:rPr>
  </w:style>
  <w:style w:type="paragraph" w:customStyle="1" w:styleId="MainTitle">
    <w:name w:val="MainTitle"/>
    <w:basedOn w:val="Normal"/>
    <w:rsid w:val="008F7B3B"/>
    <w:pPr>
      <w:pBdr>
        <w:top w:val="dotted" w:sz="8" w:space="4" w:color="auto"/>
        <w:bottom w:val="dotted" w:sz="8" w:space="1" w:color="auto"/>
      </w:pBdr>
      <w:spacing w:before="320" w:after="240"/>
      <w:jc w:val="center"/>
    </w:pPr>
    <w:rPr>
      <w:b/>
      <w:bCs/>
      <w:sz w:val="36"/>
      <w:szCs w:val="20"/>
    </w:rPr>
  </w:style>
  <w:style w:type="paragraph" w:customStyle="1" w:styleId="NoSpacing1">
    <w:name w:val="No Spacing1"/>
    <w:basedOn w:val="Normal"/>
    <w:link w:val="NospacingChar"/>
    <w:rsid w:val="008F7B3B"/>
    <w:pPr>
      <w:spacing w:before="20" w:after="20"/>
    </w:pPr>
    <w:rPr>
      <w:szCs w:val="20"/>
    </w:rPr>
  </w:style>
  <w:style w:type="character" w:customStyle="1" w:styleId="NospacingChar">
    <w:name w:val="No spacing Char"/>
    <w:basedOn w:val="DefaultParagraphFont"/>
    <w:link w:val="NoSpacing1"/>
    <w:rsid w:val="008F7B3B"/>
    <w:rPr>
      <w:szCs w:val="20"/>
      <w:lang w:val="en-GB"/>
    </w:rPr>
  </w:style>
  <w:style w:type="table" w:styleId="PlainTable1">
    <w:name w:val="Plain Table 1"/>
    <w:basedOn w:val="TableNormal"/>
    <w:uiPriority w:val="41"/>
    <w:rsid w:val="008F7B3B"/>
    <w:pPr>
      <w:spacing w:before="20" w:after="2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left"/>
      </w:pPr>
      <w:rPr>
        <w:b/>
        <w:bCs/>
      </w:rPr>
      <w:tblPr/>
      <w:tcPr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8F7B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8F7B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F7B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8F7B3B"/>
    <w:pPr>
      <w:spacing w:after="0" w:line="240" w:lineRule="auto"/>
    </w:pPr>
    <w:tblPr>
      <w:tblStyleRowBandSize w:val="1"/>
      <w:tblStyleColBandSize w:val="1"/>
    </w:tblPr>
    <w:tcPr>
      <w:vAlign w:val="center"/>
    </w:tcPr>
    <w:tblStylePr w:type="firstRow">
      <w:pPr>
        <w:jc w:val="center"/>
      </w:pPr>
      <w:rPr>
        <w:rFonts w:asciiTheme="majorHAnsi" w:eastAsiaTheme="majorEastAsia" w:hAnsiTheme="majorHAnsi" w:cstheme="majorBidi"/>
        <w:b/>
        <w:i w:val="0"/>
        <w:iCs/>
        <w:sz w:val="22"/>
      </w:rPr>
      <w:tblPr/>
      <w:tcPr>
        <w:tcBorders>
          <w:top w:val="nil"/>
          <w:left w:val="nil"/>
          <w:bottom w:val="nil"/>
          <w:right w:val="nil"/>
          <w:insideV w:val="nil"/>
        </w:tcBorders>
        <w:shd w:val="clear" w:color="auto" w:fill="FFFFFF" w:themeFill="background1"/>
      </w:tcPr>
    </w:tblStylePr>
    <w:tblStylePr w:type="lastRow">
      <w:pPr>
        <w:wordWrap/>
        <w:spacing w:beforeLines="40" w:before="40" w:beforeAutospacing="0" w:afterLines="40" w:after="40" w:afterAutospacing="0" w:line="240" w:lineRule="atLeast"/>
        <w:ind w:leftChars="0" w:left="0" w:rightChars="0" w:right="0" w:firstLineChars="0" w:firstLine="0"/>
        <w:contextualSpacing w:val="0"/>
        <w:jc w:val="left"/>
      </w:pPr>
      <w:rPr>
        <w:rFonts w:asciiTheme="majorHAnsi" w:eastAsiaTheme="majorEastAsia" w:hAnsiTheme="majorHAnsi" w:cstheme="majorBidi"/>
        <w:i w:val="0"/>
        <w:iCs/>
        <w:sz w:val="2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pPr>
        <w:wordWrap/>
        <w:spacing w:beforeLines="0" w:before="40" w:beforeAutospacing="0" w:afterLines="0" w:after="40" w:afterAutospacing="0" w:line="240" w:lineRule="atLeast"/>
        <w:ind w:leftChars="0" w:left="0" w:rightChars="0" w:right="0" w:firstLineChars="0" w:firstLine="0"/>
        <w:contextualSpacing w:val="0"/>
        <w:jc w:val="left"/>
      </w:pPr>
      <w:rPr>
        <w:rFonts w:asciiTheme="majorHAnsi" w:eastAsiaTheme="majorEastAsia" w:hAnsiTheme="majorHAnsi" w:cstheme="majorBidi"/>
        <w:i w:val="0"/>
        <w:iCs/>
        <w:sz w:val="2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center"/>
      </w:tcPr>
    </w:tblStylePr>
    <w:tblStylePr w:type="lastCol">
      <w:pPr>
        <w:wordWrap/>
        <w:spacing w:beforeLines="0" w:before="40" w:beforeAutospacing="0" w:afterLines="0" w:after="40" w:afterAutospacing="0" w:line="240" w:lineRule="atLeast"/>
        <w:ind w:leftChars="0" w:left="0" w:rightChars="0" w:right="0" w:firstLineChars="0" w:firstLine="0"/>
        <w:jc w:val="left"/>
      </w:pPr>
      <w:rPr>
        <w:rFonts w:asciiTheme="majorHAnsi" w:eastAsiaTheme="majorEastAsia" w:hAnsiTheme="majorHAnsi" w:cstheme="majorBidi"/>
        <w:i w:val="0"/>
        <w:iCs/>
        <w:sz w:val="2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="40" w:beforeAutospacing="0" w:afterLines="0" w:after="40" w:afterAutospacing="0" w:line="240" w:lineRule="atLeast"/>
        <w:ind w:leftChars="0" w:left="0" w:rightChars="0" w:right="0" w:firstLineChars="0" w:firstLine="0"/>
        <w:contextualSpacing w:val="0"/>
        <w:mirrorIndents w:val="0"/>
        <w:jc w:val="left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center"/>
      </w:tcPr>
    </w:tblStylePr>
    <w:tblStylePr w:type="band2Horz">
      <w:pPr>
        <w:wordWrap/>
        <w:spacing w:beforeLines="0" w:before="40" w:beforeAutospacing="0" w:afterLines="0" w:after="40" w:afterAutospacing="0" w:line="240" w:lineRule="atLeast"/>
        <w:ind w:leftChars="0" w:left="0" w:rightChars="0" w:right="0" w:firstLineChars="0" w:firstLine="0"/>
        <w:contextualSpacing w:val="0"/>
        <w:mirrorIndents w:val="0"/>
      </w:p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Red">
    <w:name w:val="Red"/>
    <w:basedOn w:val="Blue"/>
    <w:uiPriority w:val="21"/>
    <w:qFormat/>
    <w:rsid w:val="008F7B3B"/>
    <w:rPr>
      <w:rFonts w:ascii="Arial" w:hAnsi="Arial"/>
      <w:color w:val="A31D23"/>
    </w:rPr>
  </w:style>
  <w:style w:type="paragraph" w:customStyle="1" w:styleId="SubtitleBlue">
    <w:name w:val="Subtitle Blue"/>
    <w:next w:val="Normal"/>
    <w:uiPriority w:val="25"/>
    <w:qFormat/>
    <w:rsid w:val="008F7B3B"/>
    <w:rPr>
      <w:rFonts w:ascii="Arial Narrow" w:hAnsi="Arial Narrow"/>
      <w:b/>
      <w:bCs/>
      <w:color w:val="005380"/>
      <w:sz w:val="32"/>
      <w:lang w:val="en-GB" w:eastAsia="de-DE"/>
    </w:rPr>
  </w:style>
  <w:style w:type="character" w:styleId="Strong">
    <w:name w:val="Strong"/>
    <w:basedOn w:val="DefaultParagraphFont"/>
    <w:uiPriority w:val="22"/>
    <w:rsid w:val="008F7B3B"/>
    <w:rPr>
      <w:b/>
      <w:bCs/>
    </w:rPr>
  </w:style>
  <w:style w:type="paragraph" w:customStyle="1" w:styleId="Table">
    <w:name w:val="Table"/>
    <w:basedOn w:val="NoSpacing1"/>
    <w:link w:val="TableChar"/>
    <w:rsid w:val="004B43EF"/>
    <w:pPr>
      <w:tabs>
        <w:tab w:val="clear" w:pos="4820"/>
        <w:tab w:val="left" w:pos="5103"/>
      </w:tabs>
      <w:spacing w:line="240" w:lineRule="auto"/>
    </w:pPr>
  </w:style>
  <w:style w:type="character" w:customStyle="1" w:styleId="TableChar">
    <w:name w:val="Table Char"/>
    <w:basedOn w:val="NospacingChar"/>
    <w:link w:val="Table"/>
    <w:rsid w:val="004B43EF"/>
    <w:rPr>
      <w:szCs w:val="20"/>
      <w:lang w:val="en-GB"/>
    </w:rPr>
  </w:style>
  <w:style w:type="paragraph" w:customStyle="1" w:styleId="TableBullet">
    <w:name w:val="Table Bullet"/>
    <w:basedOn w:val="ListBullet"/>
    <w:uiPriority w:val="3"/>
    <w:qFormat/>
    <w:rsid w:val="004B43EF"/>
    <w:pPr>
      <w:tabs>
        <w:tab w:val="clear" w:pos="284"/>
        <w:tab w:val="clear" w:pos="4820"/>
        <w:tab w:val="left" w:pos="227"/>
        <w:tab w:val="left" w:pos="5103"/>
      </w:tabs>
      <w:spacing w:before="20" w:after="20" w:line="240" w:lineRule="auto"/>
      <w:ind w:left="227" w:hanging="227"/>
      <w:contextualSpacing w:val="0"/>
    </w:pPr>
    <w:rPr>
      <w:sz w:val="20"/>
    </w:rPr>
  </w:style>
  <w:style w:type="table" w:styleId="TableGrid">
    <w:name w:val="Table Grid"/>
    <w:basedOn w:val="TableNormal"/>
    <w:uiPriority w:val="59"/>
    <w:rsid w:val="004B43EF"/>
    <w:pPr>
      <w:spacing w:before="20" w:after="20" w:line="240" w:lineRule="auto"/>
    </w:pPr>
    <w:rPr>
      <w:sz w:val="20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cPr>
      <w:vAlign w:val="center"/>
    </w:tc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Theme="minorHAnsi" w:hAnsiTheme="minorHAnsi"/>
        <w:b/>
        <w:i w:val="0"/>
        <w:color w:val="FFFFFF" w:themeColor="background1"/>
        <w:sz w:val="21"/>
      </w:rPr>
      <w:tblPr/>
      <w:trPr>
        <w:tblHeader/>
      </w:trPr>
      <w:tcPr>
        <w:shd w:val="clear" w:color="auto" w:fill="005380"/>
      </w:tcPr>
    </w:tblStylePr>
    <w:tblStylePr w:type="lastRow">
      <w:pPr>
        <w:wordWrap/>
        <w:jc w:val="left"/>
      </w:pPr>
      <w:rPr>
        <w:b/>
      </w:rPr>
    </w:tblStylePr>
  </w:style>
  <w:style w:type="table" w:styleId="TableGridLight">
    <w:name w:val="Grid Table Light"/>
    <w:basedOn w:val="TableNormal"/>
    <w:uiPriority w:val="40"/>
    <w:rsid w:val="004B43EF"/>
    <w:pPr>
      <w:tabs>
        <w:tab w:val="left" w:pos="284"/>
      </w:tabs>
      <w:spacing w:before="20" w:after="20" w:line="240" w:lineRule="auto"/>
    </w:pPr>
    <w:rPr>
      <w:rFonts w:ascii="Arial" w:hAnsi="Arial"/>
      <w:sz w:val="20"/>
      <w:szCs w:val="20"/>
      <w:lang w:val="fr-CH" w:eastAsia="fr-CH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cPr>
      <w:shd w:val="clear" w:color="auto" w:fill="auto"/>
      <w:vAlign w:val="center"/>
    </w:tcPr>
    <w:tblStylePr w:type="firstRow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Theme="minorHAnsi" w:hAnsiTheme="minorHAnsi"/>
        <w:b/>
        <w:color w:val="auto"/>
        <w:sz w:val="20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lastRow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b/>
      </w:rPr>
    </w:tblStylePr>
    <w:tblStylePr w:type="firstCol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b w:val="0"/>
      </w:rPr>
    </w:tblStylePr>
    <w:tblStylePr w:type="lastCol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</w:tblStylePr>
    <w:tblStylePr w:type="band1Vert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</w:tblStylePr>
    <w:tblStylePr w:type="band2Vert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</w:tblStylePr>
    <w:tblStylePr w:type="band1Horz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</w:tblStylePr>
    <w:tblStylePr w:type="band2Horz">
      <w:pPr>
        <w:wordWrap/>
        <w:spacing w:beforeLines="0" w:before="20" w:beforeAutospacing="0" w:afterLines="0" w:after="2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</w:tblStylePr>
  </w:style>
  <w:style w:type="paragraph" w:styleId="TableofFigures">
    <w:name w:val="table of figures"/>
    <w:basedOn w:val="Normal"/>
    <w:next w:val="Normal"/>
    <w:uiPriority w:val="99"/>
    <w:unhideWhenUsed/>
    <w:rsid w:val="004B43EF"/>
    <w:pPr>
      <w:tabs>
        <w:tab w:val="clear" w:pos="4820"/>
        <w:tab w:val="left" w:pos="5103"/>
      </w:tabs>
    </w:pPr>
  </w:style>
  <w:style w:type="paragraph" w:customStyle="1" w:styleId="TableParagraph">
    <w:name w:val="Table Paragraph"/>
    <w:basedOn w:val="Normal"/>
    <w:uiPriority w:val="1"/>
    <w:rsid w:val="004B43EF"/>
    <w:pPr>
      <w:widowControl w:val="0"/>
      <w:tabs>
        <w:tab w:val="clear" w:pos="4820"/>
        <w:tab w:val="left" w:pos="5103"/>
      </w:tabs>
      <w:spacing w:before="20" w:after="20" w:line="240" w:lineRule="auto"/>
    </w:pPr>
    <w:rPr>
      <w:sz w:val="20"/>
      <w:szCs w:val="22"/>
    </w:rPr>
  </w:style>
  <w:style w:type="paragraph" w:customStyle="1" w:styleId="TableText">
    <w:name w:val="Table Text"/>
    <w:basedOn w:val="Normal"/>
    <w:uiPriority w:val="4"/>
    <w:rsid w:val="004B43EF"/>
    <w:pPr>
      <w:tabs>
        <w:tab w:val="clear" w:pos="4820"/>
        <w:tab w:val="left" w:pos="5103"/>
      </w:tabs>
      <w:spacing w:before="20" w:after="20" w:line="240" w:lineRule="auto"/>
    </w:pPr>
    <w:rPr>
      <w:rFonts w:eastAsia="Calibri" w:cs="Arial"/>
      <w:sz w:val="20"/>
    </w:rPr>
  </w:style>
  <w:style w:type="paragraph" w:customStyle="1" w:styleId="MainTitle0">
    <w:name w:val="Main Title"/>
    <w:basedOn w:val="Normal"/>
    <w:next w:val="Normal"/>
    <w:uiPriority w:val="13"/>
    <w:qFormat/>
    <w:rsid w:val="008F7B3B"/>
    <w:pPr>
      <w:keepNext/>
      <w:keepLines/>
      <w:pBdr>
        <w:top w:val="dotted" w:sz="8" w:space="2" w:color="auto"/>
        <w:bottom w:val="dotted" w:sz="8" w:space="2" w:color="auto"/>
      </w:pBdr>
      <w:spacing w:line="480" w:lineRule="atLeast"/>
    </w:pPr>
    <w:rPr>
      <w:rFonts w:asciiTheme="majorHAnsi" w:hAnsiTheme="majorHAnsi"/>
      <w:b/>
      <w:sz w:val="40"/>
    </w:rPr>
  </w:style>
  <w:style w:type="paragraph" w:customStyle="1" w:styleId="RedTitle">
    <w:name w:val="Red Title"/>
    <w:basedOn w:val="Normal"/>
    <w:next w:val="Normal"/>
    <w:uiPriority w:val="24"/>
    <w:qFormat/>
    <w:rsid w:val="008F7B3B"/>
    <w:pPr>
      <w:pBdr>
        <w:top w:val="single" w:sz="2" w:space="4" w:color="A31D23"/>
        <w:left w:val="single" w:sz="2" w:space="8" w:color="A31D23"/>
        <w:bottom w:val="single" w:sz="2" w:space="4" w:color="A31D23"/>
        <w:right w:val="single" w:sz="2" w:space="8" w:color="A31D23"/>
      </w:pBdr>
      <w:shd w:val="clear" w:color="auto" w:fill="A31D23"/>
      <w:spacing w:before="360" w:after="360"/>
      <w:ind w:left="170" w:right="170"/>
    </w:pPr>
    <w:rPr>
      <w:rFonts w:ascii="Arial Narrow" w:hAnsi="Arial Narrow"/>
      <w:b/>
      <w:bCs/>
      <w:color w:val="FFFFFF" w:themeColor="background1"/>
      <w:sz w:val="36"/>
      <w:szCs w:val="20"/>
    </w:rPr>
  </w:style>
  <w:style w:type="paragraph" w:styleId="TOC1">
    <w:name w:val="toc 1"/>
    <w:basedOn w:val="Normal"/>
    <w:next w:val="Normal"/>
    <w:uiPriority w:val="39"/>
    <w:unhideWhenUsed/>
    <w:rsid w:val="008F7B3B"/>
    <w:pPr>
      <w:tabs>
        <w:tab w:val="clear" w:pos="284"/>
        <w:tab w:val="clear" w:pos="851"/>
        <w:tab w:val="clear" w:pos="1134"/>
        <w:tab w:val="clear" w:pos="4820"/>
        <w:tab w:val="clear" w:pos="9639"/>
        <w:tab w:val="right" w:leader="dot" w:pos="14572"/>
      </w:tabs>
      <w:spacing w:before="280" w:after="40" w:line="240" w:lineRule="atLeast"/>
      <w:ind w:left="567" w:hanging="567"/>
    </w:pPr>
    <w:rPr>
      <w:b/>
      <w:bCs/>
      <w:noProof/>
      <w:sz w:val="22"/>
    </w:rPr>
  </w:style>
  <w:style w:type="paragraph" w:styleId="TOC2">
    <w:name w:val="toc 2"/>
    <w:basedOn w:val="TOC1"/>
    <w:next w:val="Normal"/>
    <w:uiPriority w:val="39"/>
    <w:unhideWhenUsed/>
    <w:rsid w:val="008F7B3B"/>
    <w:pPr>
      <w:tabs>
        <w:tab w:val="clear" w:pos="567"/>
        <w:tab w:val="left" w:pos="794"/>
      </w:tabs>
      <w:spacing w:before="80"/>
      <w:ind w:left="793" w:hanging="680"/>
    </w:pPr>
    <w:rPr>
      <w:rFonts w:cstheme="minorHAnsi"/>
      <w:b w:val="0"/>
      <w:bCs w:val="0"/>
      <w:sz w:val="21"/>
      <w:szCs w:val="20"/>
    </w:rPr>
  </w:style>
  <w:style w:type="paragraph" w:styleId="TOC3">
    <w:name w:val="toc 3"/>
    <w:basedOn w:val="TOC2"/>
    <w:next w:val="Normal"/>
    <w:uiPriority w:val="39"/>
    <w:unhideWhenUsed/>
    <w:rsid w:val="008F7B3B"/>
    <w:pPr>
      <w:tabs>
        <w:tab w:val="clear" w:pos="794"/>
        <w:tab w:val="left" w:pos="1021"/>
      </w:tabs>
      <w:spacing w:before="40"/>
      <w:ind w:left="1021" w:hanging="794"/>
    </w:pPr>
    <w:rPr>
      <w:sz w:val="20"/>
      <w:szCs w:val="21"/>
      <w:lang w:val="fr-CH"/>
    </w:rPr>
  </w:style>
  <w:style w:type="paragraph" w:styleId="TOC4">
    <w:name w:val="toc 4"/>
    <w:basedOn w:val="TOC3"/>
    <w:next w:val="Normal"/>
    <w:uiPriority w:val="39"/>
    <w:unhideWhenUsed/>
    <w:rsid w:val="008F7B3B"/>
    <w:pPr>
      <w:tabs>
        <w:tab w:val="clear" w:pos="1021"/>
        <w:tab w:val="left" w:pos="1276"/>
      </w:tabs>
      <w:spacing w:before="0"/>
      <w:ind w:left="1276" w:hanging="936"/>
    </w:pPr>
    <w:rPr>
      <w:szCs w:val="20"/>
    </w:rPr>
  </w:style>
  <w:style w:type="paragraph" w:styleId="TOC5">
    <w:name w:val="toc 5"/>
    <w:basedOn w:val="TOC1"/>
    <w:next w:val="Normal"/>
    <w:uiPriority w:val="39"/>
    <w:unhideWhenUsed/>
    <w:rsid w:val="008F7B3B"/>
    <w:pPr>
      <w:ind w:left="0" w:firstLine="0"/>
    </w:pPr>
    <w:rPr>
      <w:rFonts w:cstheme="minorHAnsi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8F7B3B"/>
    <w:rPr>
      <w:rFonts w:asciiTheme="majorHAnsi" w:eastAsiaTheme="majorEastAsia" w:hAnsiTheme="majorHAnsi" w:cstheme="majorBidi"/>
      <w:color w:val="79151A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8F7B3B"/>
    <w:rPr>
      <w:rFonts w:asciiTheme="majorHAnsi" w:eastAsiaTheme="majorEastAsia" w:hAnsiTheme="majorHAnsi" w:cstheme="majorBidi"/>
      <w:color w:val="500E11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8F7B3B"/>
    <w:rPr>
      <w:rFonts w:asciiTheme="majorHAnsi" w:eastAsiaTheme="majorEastAsia" w:hAnsiTheme="majorHAnsi" w:cstheme="majorBidi"/>
      <w:i/>
      <w:iCs/>
      <w:color w:val="500E11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8F7B3B"/>
    <w:rPr>
      <w:rFonts w:asciiTheme="majorHAnsi" w:eastAsiaTheme="majorEastAsia" w:hAnsiTheme="majorHAnsi" w:cstheme="majorBidi"/>
      <w:color w:val="272727" w:themeColor="text1" w:themeTint="D8"/>
      <w:lang w:val="en-GB"/>
    </w:rPr>
  </w:style>
  <w:style w:type="paragraph" w:styleId="TOC6">
    <w:name w:val="toc 6"/>
    <w:basedOn w:val="TOC2"/>
    <w:next w:val="Normal"/>
    <w:uiPriority w:val="39"/>
    <w:unhideWhenUsed/>
    <w:rsid w:val="008F7B3B"/>
    <w:pPr>
      <w:tabs>
        <w:tab w:val="clear" w:pos="794"/>
      </w:tabs>
      <w:ind w:left="284" w:hanging="284"/>
    </w:pPr>
    <w:rPr>
      <w:sz w:val="22"/>
      <w:lang w:val="fr-CH"/>
    </w:rPr>
  </w:style>
  <w:style w:type="paragraph" w:styleId="TOC7">
    <w:name w:val="toc 7"/>
    <w:basedOn w:val="TOC3"/>
    <w:next w:val="Normal"/>
    <w:uiPriority w:val="39"/>
    <w:unhideWhenUsed/>
    <w:rsid w:val="008F7B3B"/>
    <w:pPr>
      <w:ind w:left="340" w:firstLine="0"/>
    </w:pPr>
  </w:style>
  <w:style w:type="paragraph" w:styleId="TOC8">
    <w:name w:val="toc 8"/>
    <w:basedOn w:val="TOC4"/>
    <w:next w:val="Normal"/>
    <w:uiPriority w:val="39"/>
    <w:unhideWhenUsed/>
    <w:rsid w:val="008F7B3B"/>
    <w:pPr>
      <w:tabs>
        <w:tab w:val="left" w:pos="680"/>
      </w:tabs>
      <w:ind w:left="510" w:firstLine="0"/>
    </w:pPr>
  </w:style>
  <w:style w:type="paragraph" w:styleId="TOC9">
    <w:name w:val="toc 9"/>
    <w:basedOn w:val="Normal"/>
    <w:next w:val="Normal"/>
    <w:uiPriority w:val="39"/>
    <w:unhideWhenUsed/>
    <w:rsid w:val="008F7B3B"/>
    <w:pPr>
      <w:tabs>
        <w:tab w:val="right" w:pos="9071"/>
      </w:tabs>
      <w:spacing w:before="0" w:after="40"/>
      <w:ind w:left="1470"/>
    </w:pPr>
    <w:rPr>
      <w:rFonts w:cs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8F7B3B"/>
    <w:pPr>
      <w:keepLines/>
      <w:numPr>
        <w:numId w:val="0"/>
      </w:numPr>
      <w:outlineLvl w:val="9"/>
    </w:pPr>
    <w:rPr>
      <w:rFonts w:eastAsiaTheme="majorEastAsia" w:cstheme="majorBidi"/>
      <w:szCs w:val="32"/>
    </w:rPr>
  </w:style>
  <w:style w:type="paragraph" w:styleId="BalloonText">
    <w:name w:val="Balloon Text"/>
    <w:basedOn w:val="Normal"/>
    <w:link w:val="BalloonTextChar"/>
    <w:semiHidden/>
    <w:unhideWhenUsed/>
    <w:rsid w:val="008F7B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F7B3B"/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rsid w:val="00CF3840"/>
    <w:pPr>
      <w:tabs>
        <w:tab w:val="clear" w:pos="284"/>
        <w:tab w:val="clear" w:pos="567"/>
        <w:tab w:val="clear" w:pos="851"/>
        <w:tab w:val="clear" w:pos="1134"/>
        <w:tab w:val="clear" w:pos="4820"/>
        <w:tab w:val="clear" w:pos="9639"/>
      </w:tabs>
      <w:suppressAutoHyphens/>
      <w:overflowPunct w:val="0"/>
      <w:autoSpaceDE w:val="0"/>
      <w:autoSpaceDN w:val="0"/>
      <w:adjustRightInd w:val="0"/>
      <w:spacing w:before="0"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CF3840"/>
    <w:rPr>
      <w:rFonts w:ascii="Arial" w:eastAsia="Times New Roman" w:hAnsi="Arial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CF3840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480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nasva.go.jp/mamoru/e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ncap.com.au/safety-rating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htsa.gov/rating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euroncap.com/en/ratings-rewards/latest-safety-ratings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n%20Blumenthal\AppData\Roaming\Microsoft\Templates\Helvetas\01_BGD_Logo.dotx" TargetMode="External"/></Relationships>
</file>

<file path=word/theme/theme1.xml><?xml version="1.0" encoding="utf-8"?>
<a:theme xmlns:a="http://schemas.openxmlformats.org/drawingml/2006/main" name="HelvetasSwissIntercooperation">
  <a:themeElements>
    <a:clrScheme name="Helvetas">
      <a:dk1>
        <a:srgbClr val="000000"/>
      </a:dk1>
      <a:lt1>
        <a:srgbClr val="FFFFFF"/>
      </a:lt1>
      <a:dk2>
        <a:srgbClr val="E9D8B2"/>
      </a:dk2>
      <a:lt2>
        <a:srgbClr val="CDD7D7"/>
      </a:lt2>
      <a:accent1>
        <a:srgbClr val="A31D23"/>
      </a:accent1>
      <a:accent2>
        <a:srgbClr val="005380"/>
      </a:accent2>
      <a:accent3>
        <a:srgbClr val="C86516"/>
      </a:accent3>
      <a:accent4>
        <a:srgbClr val="458CB0"/>
      </a:accent4>
      <a:accent5>
        <a:srgbClr val="DDA336"/>
      </a:accent5>
      <a:accent6>
        <a:srgbClr val="C1C6CA"/>
      </a:accent6>
      <a:hlink>
        <a:srgbClr val="005380"/>
      </a:hlink>
      <a:folHlink>
        <a:srgbClr val="458CB0"/>
      </a:folHlink>
    </a:clrScheme>
    <a:fontScheme name="Helvetas Swiss Intercooperation">
      <a:majorFont>
        <a:latin typeface="Arial Narrow"/>
        <a:ea typeface=""/>
        <a:cs typeface="Times New Roman"/>
      </a:majorFont>
      <a:minorFont>
        <a:latin typeface="Arial"/>
        <a:ea typeface=""/>
        <a:cs typeface="Times New Roma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 w="12700">
          <a:solidFill>
            <a:schemeClr val="accent2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accent2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83EBB-5FF5-4166-8CE2-0CB816E4A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01_BGD_Logo.dotx</Template>
  <TotalTime>47</TotalTime>
  <Pages>6</Pages>
  <Words>835</Words>
  <Characters>5283</Characters>
  <Application>Microsoft Office Word</Application>
  <DocSecurity>0</DocSecurity>
  <Lines>330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Blumenthal</dc:creator>
  <cp:keywords/>
  <dc:description/>
  <cp:lastModifiedBy>Quazi Manjurul Hasan</cp:lastModifiedBy>
  <cp:revision>67</cp:revision>
  <dcterms:created xsi:type="dcterms:W3CDTF">2024-02-25T08:46:00Z</dcterms:created>
  <dcterms:modified xsi:type="dcterms:W3CDTF">2024-02-27T04:14:00Z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e52147e4631e1c78c08887876ea2cf5f2a30cb8a59dc2a1abecc6783d68de603</vt:lpwstr>
  </property>
</Properties>
</file>